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1F4" w:rsidRPr="00A645EA" w:rsidRDefault="007151F4" w:rsidP="00A645EA">
      <w:pPr>
        <w:tabs>
          <w:tab w:val="left" w:pos="7797"/>
          <w:tab w:val="right" w:pos="14570"/>
        </w:tabs>
        <w:rPr>
          <w:sz w:val="18"/>
          <w:szCs w:val="18"/>
          <w:lang w:val="uk-UA"/>
        </w:rPr>
      </w:pPr>
      <w:r>
        <w:rPr>
          <w:sz w:val="18"/>
          <w:szCs w:val="18"/>
        </w:rPr>
        <w:tab/>
      </w:r>
      <w:r>
        <w:rPr>
          <w:sz w:val="18"/>
          <w:szCs w:val="18"/>
          <w:lang w:val="uk-UA"/>
        </w:rPr>
        <w:tab/>
      </w:r>
      <w:r w:rsidRPr="00A645EA">
        <w:rPr>
          <w:sz w:val="18"/>
          <w:szCs w:val="18"/>
        </w:rPr>
        <w:t xml:space="preserve">Додаток до рішення </w:t>
      </w:r>
      <w:r>
        <w:rPr>
          <w:sz w:val="18"/>
          <w:szCs w:val="18"/>
        </w:rPr>
        <w:t xml:space="preserve">Лубенської  міської ради  від </w:t>
      </w:r>
      <w:r>
        <w:rPr>
          <w:sz w:val="18"/>
          <w:szCs w:val="18"/>
          <w:lang w:val="uk-UA"/>
        </w:rPr>
        <w:t>16</w:t>
      </w:r>
      <w:r w:rsidRPr="00A645EA">
        <w:rPr>
          <w:sz w:val="18"/>
          <w:szCs w:val="18"/>
        </w:rPr>
        <w:t>.</w:t>
      </w:r>
      <w:r>
        <w:rPr>
          <w:sz w:val="18"/>
          <w:szCs w:val="18"/>
          <w:lang w:val="uk-UA"/>
        </w:rPr>
        <w:t>0</w:t>
      </w:r>
      <w:r w:rsidRPr="00A645EA">
        <w:rPr>
          <w:sz w:val="18"/>
          <w:szCs w:val="18"/>
        </w:rPr>
        <w:t>2.201</w:t>
      </w:r>
      <w:r>
        <w:rPr>
          <w:sz w:val="18"/>
          <w:szCs w:val="18"/>
          <w:lang w:val="uk-UA"/>
        </w:rPr>
        <w:t>7 р.</w:t>
      </w:r>
    </w:p>
    <w:p w:rsidR="007151F4" w:rsidRPr="00A645EA" w:rsidRDefault="007151F4" w:rsidP="00A645EA">
      <w:pPr>
        <w:jc w:val="center"/>
        <w:rPr>
          <w:b/>
          <w:szCs w:val="28"/>
          <w:lang w:val="uk-UA"/>
        </w:rPr>
      </w:pPr>
      <w:r w:rsidRPr="00A645EA">
        <w:rPr>
          <w:b/>
          <w:szCs w:val="28"/>
          <w:lang w:val="uk-UA"/>
        </w:rPr>
        <w:t>Структура виконавчого комітету Лубенської міської ради</w:t>
      </w:r>
    </w:p>
    <w:p w:rsidR="007151F4" w:rsidRDefault="007151F4">
      <w:pPr>
        <w:rPr>
          <w:lang w:val="uk-UA"/>
        </w:rPr>
      </w:pPr>
      <w:r>
        <w:rPr>
          <w:noProof/>
        </w:rPr>
      </w:r>
      <w:r w:rsidRPr="00645E08">
        <w:pict>
          <v:group id="_x0000_s1026" editas="canvas" style="width:735pt;height:516.65pt;mso-position-horizontal-relative:char;mso-position-vertical-relative:line" coordorigin="840,761" coordsize="14700,1033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40;top:761;width:14700;height:10333" o:preferrelative="f">
              <v:fill o:detectmouseclick="t"/>
              <v:path o:extrusionok="t" o:connecttype="none"/>
              <o:lock v:ext="edit" text="t"/>
            </v:shape>
            <v:rect id="_x0000_s1028" style="position:absolute;left:4340;top:761;width:8258;height:381">
              <v:textbox style="mso-next-textbox:#_x0000_s1028">
                <w:txbxContent>
                  <w:p w:rsidR="007151F4" w:rsidRPr="00AF21E2" w:rsidRDefault="007151F4" w:rsidP="00A645EA">
                    <w:pPr>
                      <w:jc w:val="center"/>
                      <w:rPr>
                        <w:b/>
                        <w:sz w:val="22"/>
                        <w:lang w:val="uk-UA"/>
                      </w:rPr>
                    </w:pPr>
                    <w:r w:rsidRPr="00AF21E2">
                      <w:rPr>
                        <w:b/>
                        <w:sz w:val="22"/>
                        <w:lang w:val="uk-UA"/>
                      </w:rPr>
                      <w:t>Міський голова</w:t>
                    </w:r>
                  </w:p>
                </w:txbxContent>
              </v:textbox>
            </v:rect>
            <v:rect id="_x0000_s1029" style="position:absolute;left:1044;top:1905;width:2456;height:1142">
              <v:textbox style="mso-next-textbox:#_x0000_s1029">
                <w:txbxContent>
                  <w:p w:rsidR="007151F4" w:rsidRPr="00AF21E2" w:rsidRDefault="007151F4" w:rsidP="00A645EA">
                    <w:pPr>
                      <w:rPr>
                        <w:b/>
                        <w:sz w:val="20"/>
                        <w:lang w:val="uk-UA"/>
                      </w:rPr>
                    </w:pPr>
                    <w:r w:rsidRPr="00AF21E2">
                      <w:rPr>
                        <w:b/>
                        <w:sz w:val="20"/>
                        <w:lang w:val="uk-UA"/>
                      </w:rPr>
                      <w:t>Секретар міської  ради</w:t>
                    </w:r>
                  </w:p>
                  <w:p w:rsidR="007151F4" w:rsidRPr="00AF21E2" w:rsidRDefault="007151F4" w:rsidP="00A645EA">
                    <w:pPr>
                      <w:rPr>
                        <w:b/>
                        <w:sz w:val="20"/>
                        <w:lang w:val="uk-UA"/>
                      </w:rPr>
                    </w:pPr>
                  </w:p>
                </w:txbxContent>
              </v:textbox>
            </v:rect>
            <v:rect id="_x0000_s1030" style="position:absolute;left:3780;top:1904;width:2516;height:1143">
              <v:textbox style="mso-next-textbox:#_x0000_s1030">
                <w:txbxContent>
                  <w:p w:rsidR="007151F4" w:rsidRPr="00AF21E2" w:rsidRDefault="007151F4" w:rsidP="00A645EA">
                    <w:pPr>
                      <w:rPr>
                        <w:b/>
                        <w:sz w:val="20"/>
                        <w:lang w:val="uk-UA"/>
                      </w:rPr>
                    </w:pPr>
                    <w:r w:rsidRPr="00AF21E2">
                      <w:rPr>
                        <w:b/>
                        <w:sz w:val="20"/>
                        <w:lang w:val="uk-UA"/>
                      </w:rPr>
                      <w:t>Заступник міського голови з питань діяльності виконавчих органів ради</w:t>
                    </w:r>
                  </w:p>
                </w:txbxContent>
              </v:textbox>
            </v:rect>
            <v:rect id="_x0000_s1031" style="position:absolute;left:6598;top:1904;width:2642;height:1143">
              <v:textbox style="mso-next-textbox:#_x0000_s1031">
                <w:txbxContent>
                  <w:p w:rsidR="007151F4" w:rsidRPr="00AF21E2" w:rsidRDefault="007151F4" w:rsidP="00A645EA">
                    <w:pPr>
                      <w:rPr>
                        <w:b/>
                        <w:sz w:val="20"/>
                        <w:lang w:val="uk-UA"/>
                      </w:rPr>
                    </w:pPr>
                    <w:r w:rsidRPr="00AF21E2">
                      <w:rPr>
                        <w:b/>
                        <w:sz w:val="20"/>
                        <w:lang w:val="uk-UA"/>
                      </w:rPr>
                      <w:t>Перший заступник міського голови з  питань діяльності виконавчих органів ради</w:t>
                    </w:r>
                  </w:p>
                </w:txbxContent>
              </v:textbox>
            </v:rect>
            <v:rect id="_x0000_s1032" style="position:absolute;left:9448;top:1904;width:1892;height:1143">
              <v:textbox style="mso-next-textbox:#_x0000_s1032">
                <w:txbxContent>
                  <w:p w:rsidR="007151F4" w:rsidRPr="00AF21E2" w:rsidRDefault="007151F4" w:rsidP="00A645EA">
                    <w:pPr>
                      <w:rPr>
                        <w:b/>
                        <w:sz w:val="20"/>
                        <w:lang w:val="uk-UA"/>
                      </w:rPr>
                    </w:pPr>
                    <w:r w:rsidRPr="00AF21E2">
                      <w:rPr>
                        <w:b/>
                        <w:sz w:val="20"/>
                        <w:lang w:val="uk-UA"/>
                      </w:rPr>
                      <w:t>Керуючий справами виконавчого комітету</w:t>
                    </w:r>
                  </w:p>
                  <w:p w:rsidR="007151F4" w:rsidRDefault="007151F4" w:rsidP="00A645EA"/>
                </w:txbxContent>
              </v:textbox>
            </v:rect>
            <v:rect id="_x0000_s1033" style="position:absolute;left:13300;top:3809;width:2239;height:1227">
              <v:textbox style="mso-next-textbox:#_x0000_s1033">
                <w:txbxContent>
                  <w:p w:rsidR="007151F4" w:rsidRDefault="007151F4" w:rsidP="00A645EA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Відділ  з </w:t>
                    </w:r>
                    <w:r w:rsidRPr="00FD6F71">
                      <w:rPr>
                        <w:b/>
                        <w:sz w:val="18"/>
                        <w:szCs w:val="18"/>
                        <w:lang w:val="uk-UA"/>
                      </w:rPr>
                      <w:t>бух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.</w:t>
                    </w:r>
                    <w:r w:rsidRPr="00FD6F71">
                      <w:rPr>
                        <w:b/>
                        <w:sz w:val="18"/>
                        <w:szCs w:val="18"/>
                        <w:lang w:val="uk-UA"/>
                      </w:rPr>
                      <w:t xml:space="preserve"> обліку </w:t>
                    </w:r>
                    <w:r w:rsidRPr="0014132F">
                      <w:rPr>
                        <w:b/>
                        <w:sz w:val="18"/>
                        <w:szCs w:val="18"/>
                        <w:lang w:val="uk-UA"/>
                      </w:rPr>
                      <w:t>та</w:t>
                    </w:r>
                    <w:r w:rsidRPr="008F381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 xml:space="preserve"> звітності</w:t>
                    </w:r>
                    <w:r w:rsidRPr="00AF21E2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 xml:space="preserve"> </w:t>
                    </w:r>
                    <w: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- 4</w:t>
                    </w:r>
                  </w:p>
                  <w:p w:rsidR="007151F4" w:rsidRDefault="007151F4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9F2632">
                      <w:rPr>
                        <w:sz w:val="18"/>
                        <w:szCs w:val="18"/>
                        <w:lang w:val="uk-UA"/>
                      </w:rPr>
                      <w:t>Начальник відділу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>,</w:t>
                    </w:r>
                  </w:p>
                  <w:p w:rsidR="007151F4" w:rsidRPr="009F2632" w:rsidRDefault="007151F4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головний бухгалтер;</w:t>
                    </w:r>
                  </w:p>
                  <w:p w:rsidR="007151F4" w:rsidRPr="00FD6F71" w:rsidRDefault="007151F4" w:rsidP="00A645EA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Гол.спеціаліст – 3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</w:t>
                    </w:r>
                    <w:r w:rsidRPr="009F2632">
                      <w:rPr>
                        <w:sz w:val="18"/>
                        <w:szCs w:val="18"/>
                        <w:lang w:val="uk-UA"/>
                      </w:rPr>
                      <w:t>од.</w:t>
                    </w:r>
                  </w:p>
                </w:txbxContent>
              </v:textbox>
            </v:rect>
            <v:rect id="_x0000_s1034" style="position:absolute;left:1044;top:3809;width:2520;height:2286">
              <v:textbox style="mso-next-textbox:#_x0000_s1034">
                <w:txbxContent>
                  <w:p w:rsidR="007151F4" w:rsidRDefault="007151F4" w:rsidP="00A645EA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91572B">
                      <w:rPr>
                        <w:b/>
                        <w:sz w:val="18"/>
                        <w:szCs w:val="18"/>
                        <w:lang w:val="uk-UA"/>
                      </w:rPr>
                      <w:t>Організаційний відділ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- 11</w:t>
                    </w:r>
                  </w:p>
                  <w:p w:rsidR="007151F4" w:rsidRDefault="007151F4" w:rsidP="00A645EA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7151F4" w:rsidRDefault="007151F4" w:rsidP="00A645EA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Головний спеціаліст;</w:t>
                    </w:r>
                  </w:p>
                  <w:p w:rsidR="007151F4" w:rsidRDefault="007151F4" w:rsidP="00A645EA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Спеціаліст І категорії</w:t>
                    </w:r>
                  </w:p>
                  <w:p w:rsidR="007151F4" w:rsidRDefault="007151F4" w:rsidP="00A645EA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</w:p>
                  <w:p w:rsidR="007151F4" w:rsidRPr="00AD4403" w:rsidRDefault="007151F4" w:rsidP="00A645EA">
                    <w:pPr>
                      <w:pBdr>
                        <w:top w:val="single" w:sz="4" w:space="1" w:color="auto"/>
                      </w:pBd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AD4403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Сектор по роботі з органами самоорганізації населення</w:t>
                    </w:r>
                  </w:p>
                  <w:p w:rsidR="007151F4" w:rsidRPr="00BE5890" w:rsidRDefault="007151F4" w:rsidP="00A645EA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Спеціаліст І кат. – 8 один.</w:t>
                    </w:r>
                  </w:p>
                </w:txbxContent>
              </v:textbox>
            </v:rect>
            <v:rect id="_x0000_s1035" style="position:absolute;left:1044;top:6476;width:2520;height:1143">
              <v:textbox style="mso-next-textbox:#_x0000_s1035">
                <w:txbxContent>
                  <w:p w:rsidR="007151F4" w:rsidRPr="00DB1FE5" w:rsidRDefault="007151F4" w:rsidP="00A645EA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634E30">
                      <w:rPr>
                        <w:b/>
                        <w:sz w:val="18"/>
                        <w:szCs w:val="18"/>
                        <w:lang w:val="uk-UA"/>
                      </w:rPr>
                      <w:t xml:space="preserve">Відділ ведення державного </w:t>
                    </w:r>
                    <w:r w:rsidRPr="00DB1FE5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реєстру  виборців - 3</w:t>
                    </w:r>
                  </w:p>
                  <w:p w:rsidR="007151F4" w:rsidRDefault="007151F4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D93F1B"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7151F4" w:rsidRDefault="007151F4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Головний спеціаліст – 2 од.</w:t>
                    </w:r>
                  </w:p>
                  <w:p w:rsidR="007151F4" w:rsidRDefault="007151F4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</w:p>
                  <w:p w:rsidR="007151F4" w:rsidRDefault="007151F4" w:rsidP="00A645EA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</w:p>
                  <w:p w:rsidR="007151F4" w:rsidRDefault="007151F4" w:rsidP="00A645EA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</w:p>
                  <w:p w:rsidR="007151F4" w:rsidRPr="00634E30" w:rsidRDefault="007151F4" w:rsidP="00A645EA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</w:p>
                </w:txbxContent>
              </v:textbox>
            </v:rect>
            <v:rect id="_x0000_s1036" style="position:absolute;left:3850;top:3809;width:2520;height:1905">
              <v:textbox style="mso-next-textbox:#_x0000_s1036">
                <w:txbxContent>
                  <w:p w:rsidR="007151F4" w:rsidRDefault="007151F4" w:rsidP="00A645EA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3F39AA">
                      <w:rPr>
                        <w:b/>
                        <w:sz w:val="18"/>
                        <w:szCs w:val="18"/>
                        <w:lang w:val="uk-UA"/>
                      </w:rPr>
                      <w:t xml:space="preserve">Відділ  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містобудування </w:t>
                    </w:r>
                    <w:r w:rsidRPr="003F39AA">
                      <w:rPr>
                        <w:b/>
                        <w:sz w:val="18"/>
                        <w:szCs w:val="18"/>
                        <w:lang w:val="uk-UA"/>
                      </w:rPr>
                      <w:t>та архітектури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- 4</w:t>
                    </w:r>
                  </w:p>
                  <w:p w:rsidR="007151F4" w:rsidRDefault="007151F4" w:rsidP="00A645EA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Начальник відділу,</w:t>
                    </w:r>
                  </w:p>
                  <w:p w:rsidR="007151F4" w:rsidRDefault="007151F4" w:rsidP="00A645EA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головний архітектор;</w:t>
                    </w:r>
                  </w:p>
                  <w:p w:rsidR="007151F4" w:rsidRDefault="007151F4" w:rsidP="00A645EA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Головний спеціаліст 3 од.</w:t>
                    </w:r>
                  </w:p>
                </w:txbxContent>
              </v:textbox>
            </v:rect>
            <v:rect id="_x0000_s1037" style="position:absolute;left:6716;top:3809;width:2380;height:1524">
              <v:textbox style="mso-next-textbox:#_x0000_s1037">
                <w:txbxContent>
                  <w:p w:rsidR="007151F4" w:rsidRPr="00AF21E2" w:rsidRDefault="007151F4" w:rsidP="00A645EA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Відділ</w:t>
                    </w:r>
                    <w:r w:rsidRPr="00F61E3A">
                      <w:rPr>
                        <w:b/>
                        <w:sz w:val="18"/>
                        <w:szCs w:val="18"/>
                        <w:lang w:val="uk-UA"/>
                      </w:rPr>
                      <w:t xml:space="preserve"> еко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номічного розвитку і торгівлі - 6</w:t>
                    </w:r>
                  </w:p>
                  <w:p w:rsidR="007151F4" w:rsidRPr="00AF21E2" w:rsidRDefault="007151F4" w:rsidP="00A645EA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 w:rsidRPr="00AF21E2"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7151F4" w:rsidRPr="00AF21E2" w:rsidRDefault="007151F4" w:rsidP="00A645EA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 w:rsidRPr="00AF21E2">
                      <w:rPr>
                        <w:sz w:val="18"/>
                        <w:szCs w:val="18"/>
                        <w:lang w:val="uk-UA"/>
                      </w:rPr>
                      <w:t>Заст.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 xml:space="preserve"> </w:t>
                    </w:r>
                    <w:r w:rsidRPr="00AF21E2">
                      <w:rPr>
                        <w:sz w:val="18"/>
                        <w:szCs w:val="18"/>
                        <w:lang w:val="uk-UA"/>
                      </w:rPr>
                      <w:t>начальника</w:t>
                    </w:r>
                    <w:r w:rsidRPr="00C47C40">
                      <w:rPr>
                        <w:lang w:val="uk-UA"/>
                      </w:rPr>
                      <w:t xml:space="preserve"> </w:t>
                    </w:r>
                    <w:r w:rsidRPr="00AF21E2">
                      <w:rPr>
                        <w:sz w:val="18"/>
                        <w:szCs w:val="18"/>
                        <w:lang w:val="uk-UA"/>
                      </w:rPr>
                      <w:t>відділу;</w:t>
                    </w:r>
                  </w:p>
                  <w:p w:rsidR="007151F4" w:rsidRPr="00AF21E2" w:rsidRDefault="007151F4" w:rsidP="00A645EA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 xml:space="preserve">Головний </w:t>
                    </w:r>
                    <w:r w:rsidRPr="00AF21E2">
                      <w:rPr>
                        <w:sz w:val="18"/>
                        <w:szCs w:val="18"/>
                        <w:lang w:val="uk-UA"/>
                      </w:rPr>
                      <w:t>спеціаліст;</w:t>
                    </w:r>
                  </w:p>
                  <w:p w:rsidR="007151F4" w:rsidRPr="00C47C40" w:rsidRDefault="007151F4" w:rsidP="00A645EA">
                    <w:pPr>
                      <w:ind w:right="-180"/>
                      <w:rPr>
                        <w:lang w:val="uk-UA"/>
                      </w:rPr>
                    </w:pPr>
                    <w:r w:rsidRPr="00AF21E2">
                      <w:rPr>
                        <w:sz w:val="18"/>
                        <w:szCs w:val="18"/>
                        <w:lang w:val="uk-UA"/>
                      </w:rPr>
                      <w:t>Провідний спеціаліст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 xml:space="preserve"> 3 од.</w:t>
                    </w:r>
                  </w:p>
                </w:txbxContent>
              </v:textbox>
            </v:rect>
            <v:rect id="_x0000_s1038" style="position:absolute;left:9520;top:3809;width:3220;height:1905">
              <v:textbox style="mso-next-textbox:#_x0000_s1038">
                <w:txbxContent>
                  <w:p w:rsidR="007151F4" w:rsidRPr="00E853E9" w:rsidRDefault="007151F4" w:rsidP="00A645EA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b/>
                        <w:sz w:val="18"/>
                        <w:szCs w:val="18"/>
                        <w:lang w:val="uk-UA"/>
                      </w:rPr>
                      <w:t>Загальний  відділ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   -   4</w:t>
                    </w:r>
                  </w:p>
                  <w:p w:rsidR="007151F4" w:rsidRPr="00E853E9" w:rsidRDefault="007151F4" w:rsidP="00A645EA">
                    <w:pPr>
                      <w:pBdr>
                        <w:top w:val="single" w:sz="4" w:space="1" w:color="auto"/>
                      </w:pBdr>
                      <w:ind w:right="-175"/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7151F4" w:rsidRPr="00E853E9" w:rsidRDefault="007151F4" w:rsidP="00A645EA">
                    <w:pPr>
                      <w:pBdr>
                        <w:top w:val="single" w:sz="4" w:space="1" w:color="auto"/>
                      </w:pBdr>
                      <w:ind w:right="-175"/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Спеціаліст І категорії</w:t>
                    </w:r>
                  </w:p>
                  <w:p w:rsidR="007151F4" w:rsidRPr="00E853E9" w:rsidRDefault="007151F4" w:rsidP="00A645EA">
                    <w:pPr>
                      <w:pBdr>
                        <w:top w:val="single" w:sz="4" w:space="1" w:color="auto"/>
                      </w:pBdr>
                      <w:ind w:right="-175"/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b/>
                        <w:sz w:val="18"/>
                        <w:szCs w:val="18"/>
                        <w:lang w:val="uk-UA"/>
                      </w:rPr>
                      <w:t xml:space="preserve">Сектор  звернень громадян та контролю </w:t>
                    </w:r>
                  </w:p>
                  <w:p w:rsidR="007151F4" w:rsidRPr="00E853E9" w:rsidRDefault="007151F4" w:rsidP="00A645EA">
                    <w:pPr>
                      <w:pBdr>
                        <w:top w:val="single" w:sz="4" w:space="1" w:color="auto"/>
                      </w:pBdr>
                      <w:ind w:right="-175"/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Завідувач сектору;</w:t>
                    </w:r>
                  </w:p>
                  <w:p w:rsidR="007151F4" w:rsidRPr="00E853E9" w:rsidRDefault="007151F4" w:rsidP="00A645EA">
                    <w:pPr>
                      <w:pBdr>
                        <w:top w:val="single" w:sz="4" w:space="1" w:color="auto"/>
                      </w:pBdr>
                      <w:ind w:right="-175"/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Спеціаліст І категорії</w:t>
                    </w:r>
                  </w:p>
                </w:txbxContent>
              </v:textbox>
            </v:rect>
            <v:rect id="_x0000_s1039" style="position:absolute;left:9520;top:5714;width:3220;height:1143">
              <v:textbox style="mso-next-textbox:#_x0000_s1039">
                <w:txbxContent>
                  <w:p w:rsidR="007151F4" w:rsidRPr="00E853E9" w:rsidRDefault="007151F4" w:rsidP="00A645EA">
                    <w:pPr>
                      <w:ind w:right="-160"/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E853E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 xml:space="preserve">Відділ сім’ї, молоді та спорту  -  </w:t>
                    </w:r>
                    <w: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3</w:t>
                    </w:r>
                  </w:p>
                  <w:p w:rsidR="007151F4" w:rsidRPr="00E853E9" w:rsidRDefault="007151F4" w:rsidP="00A645EA">
                    <w:pPr>
                      <w:ind w:right="-160"/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7151F4" w:rsidRPr="00E853E9" w:rsidRDefault="007151F4" w:rsidP="00A645EA">
                    <w:pPr>
                      <w:ind w:right="-160"/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Головний спеціаліст;</w:t>
                    </w:r>
                  </w:p>
                  <w:p w:rsidR="007151F4" w:rsidRPr="00E853E9" w:rsidRDefault="007151F4" w:rsidP="00A645EA">
                    <w:pPr>
                      <w:ind w:right="-160"/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Спеціаліст І категорії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 xml:space="preserve"> </w:t>
                    </w:r>
                  </w:p>
                </w:txbxContent>
              </v:textbox>
            </v:rect>
            <v:rect id="_x0000_s1040" style="position:absolute;left:9520;top:6857;width:3220;height:1905">
              <v:textbox style="mso-next-textbox:#_x0000_s1040">
                <w:txbxContent>
                  <w:p w:rsidR="007151F4" w:rsidRPr="00E853E9" w:rsidRDefault="007151F4" w:rsidP="00A645EA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E853E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Служба у справах дітей   -  4</w:t>
                    </w:r>
                  </w:p>
                  <w:p w:rsidR="007151F4" w:rsidRPr="00E853E9" w:rsidRDefault="007151F4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Начальник служби;</w:t>
                    </w:r>
                  </w:p>
                  <w:p w:rsidR="007151F4" w:rsidRPr="00E853E9" w:rsidRDefault="007151F4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Спеціаліст І категорії</w:t>
                    </w:r>
                  </w:p>
                  <w:p w:rsidR="007151F4" w:rsidRPr="00E853E9" w:rsidRDefault="007151F4" w:rsidP="00A645EA">
                    <w:pPr>
                      <w:rPr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u w:val="single"/>
                        <w:lang w:val="uk-UA"/>
                      </w:rPr>
                      <w:t>Підрозділ з питань  усиновлення, опіки та піклування</w:t>
                    </w:r>
                  </w:p>
                  <w:p w:rsidR="007151F4" w:rsidRPr="00E853E9" w:rsidRDefault="007151F4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Головний спеціаліст;</w:t>
                    </w:r>
                  </w:p>
                  <w:p w:rsidR="007151F4" w:rsidRPr="00E853E9" w:rsidRDefault="007151F4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Спеціаліст І категорії</w:t>
                    </w:r>
                  </w:p>
                </w:txbxContent>
              </v:textbox>
            </v:rect>
            <v:rect id="_x0000_s1041" style="position:absolute;left:9520;top:8762;width:3220;height:762">
              <v:textbox style="mso-next-textbox:#_x0000_s1041">
                <w:txbxContent>
                  <w:p w:rsidR="007151F4" w:rsidRPr="00E853E9" w:rsidRDefault="007151F4" w:rsidP="00A645EA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E853E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Архівний сектор - 2</w:t>
                    </w:r>
                  </w:p>
                  <w:p w:rsidR="007151F4" w:rsidRPr="00E853E9" w:rsidRDefault="007151F4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Завідувач;</w:t>
                    </w:r>
                  </w:p>
                  <w:p w:rsidR="007151F4" w:rsidRPr="00E853E9" w:rsidRDefault="007151F4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Головний спеціаліст</w:t>
                    </w:r>
                  </w:p>
                </w:txbxContent>
              </v:textbox>
            </v:rect>
            <v:rect id="_x0000_s1042" style="position:absolute;left:13300;top:8000;width:2240;height:762">
              <v:textbox style="mso-next-textbox:#_x0000_s1042">
                <w:txbxContent>
                  <w:p w:rsidR="007151F4" w:rsidRPr="00DD5825" w:rsidRDefault="007151F4" w:rsidP="00A645EA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DD5825">
                      <w:rPr>
                        <w:b/>
                        <w:sz w:val="18"/>
                        <w:szCs w:val="18"/>
                        <w:lang w:val="uk-UA"/>
                      </w:rPr>
                      <w:t>Головний спеціаліст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</w:t>
                    </w:r>
                    <w:r w:rsidRPr="00DD5825">
                      <w:rPr>
                        <w:b/>
                        <w:sz w:val="18"/>
                        <w:szCs w:val="18"/>
                        <w:lang w:val="uk-UA"/>
                      </w:rPr>
                      <w:t xml:space="preserve">з 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кадрової роботи</w:t>
                    </w:r>
                  </w:p>
                </w:txbxContent>
              </v:textbox>
            </v:rect>
            <v:rect id="_x0000_s1043" style="position:absolute;left:9520;top:9524;width:3220;height:1524">
              <v:textbox style="mso-next-textbox:#_x0000_s1043">
                <w:txbxContent>
                  <w:p w:rsidR="007151F4" w:rsidRPr="00E853E9" w:rsidRDefault="007151F4" w:rsidP="00A645EA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E853E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Господарський  відділ  - 11</w:t>
                    </w:r>
                  </w:p>
                  <w:p w:rsidR="007151F4" w:rsidRPr="00E853E9" w:rsidRDefault="007151F4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7151F4" w:rsidRPr="00E853E9" w:rsidRDefault="007151F4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Водій – 3 одиниці;</w:t>
                    </w:r>
                  </w:p>
                  <w:p w:rsidR="007151F4" w:rsidRPr="00E853E9" w:rsidRDefault="007151F4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Прибиральниці службових приміщень – 3 один.;</w:t>
                    </w:r>
                  </w:p>
                  <w:p w:rsidR="007151F4" w:rsidRPr="00E853E9" w:rsidRDefault="007151F4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Відповідальний черговий – 4 один.</w:t>
                    </w:r>
                  </w:p>
                  <w:p w:rsidR="007151F4" w:rsidRPr="009F2632" w:rsidRDefault="007151F4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</w:p>
                </w:txbxContent>
              </v:textbox>
            </v:rect>
            <v:rect id="_x0000_s1044" style="position:absolute;left:13300;top:4952;width:2239;height:1143">
              <v:textbox style="mso-next-textbox:#_x0000_s1044">
                <w:txbxContent>
                  <w:p w:rsidR="007151F4" w:rsidRDefault="007151F4" w:rsidP="00A645EA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8F381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 xml:space="preserve">Юридичний відділ   - </w:t>
                    </w:r>
                    <w: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4</w:t>
                    </w:r>
                  </w:p>
                  <w:p w:rsidR="007151F4" w:rsidRPr="009F2632" w:rsidRDefault="007151F4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9F2632">
                      <w:rPr>
                        <w:sz w:val="18"/>
                        <w:szCs w:val="18"/>
                        <w:lang w:val="uk-UA"/>
                      </w:rPr>
                      <w:t xml:space="preserve">Начальник 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>відділу;</w:t>
                    </w:r>
                  </w:p>
                  <w:p w:rsidR="007151F4" w:rsidRDefault="007151F4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1D0F0E">
                      <w:rPr>
                        <w:sz w:val="18"/>
                        <w:szCs w:val="18"/>
                        <w:lang w:val="uk-UA"/>
                      </w:rPr>
                      <w:t>Гол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>овний с</w:t>
                    </w:r>
                    <w:r w:rsidRPr="001D0F0E">
                      <w:rPr>
                        <w:sz w:val="18"/>
                        <w:szCs w:val="18"/>
                        <w:lang w:val="uk-UA"/>
                      </w:rPr>
                      <w:t>пеціаліст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>;</w:t>
                    </w:r>
                  </w:p>
                  <w:p w:rsidR="007151F4" w:rsidRDefault="007151F4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Провідний спеціаліст</w:t>
                    </w:r>
                  </w:p>
                  <w:p w:rsidR="007151F4" w:rsidRPr="001D0F0E" w:rsidRDefault="007151F4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Спеціаліст І кат.</w:t>
                    </w:r>
                  </w:p>
                  <w:p w:rsidR="007151F4" w:rsidRDefault="007151F4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</w:p>
                  <w:p w:rsidR="007151F4" w:rsidRPr="001D0F0E" w:rsidRDefault="007151F4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</w:p>
                </w:txbxContent>
              </v:textbox>
            </v:rect>
            <v:rect id="_x0000_s1045" style="position:absolute;left:13300;top:6095;width:2239;height:1234">
              <v:textbox style="mso-next-textbox:#_x0000_s1045">
                <w:txbxContent>
                  <w:p w:rsidR="007151F4" w:rsidRPr="00DB1FE5" w:rsidRDefault="007151F4" w:rsidP="00A645EA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854D25">
                      <w:rPr>
                        <w:b/>
                        <w:sz w:val="18"/>
                        <w:szCs w:val="18"/>
                        <w:lang w:val="uk-UA"/>
                      </w:rPr>
                      <w:t xml:space="preserve">Сектор мобілізаційної роботи та взаємодії з правоохоронними </w:t>
                    </w:r>
                    <w:r w:rsidRPr="00DB1FE5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органами:</w:t>
                    </w:r>
                  </w:p>
                  <w:p w:rsidR="007151F4" w:rsidRPr="009F2632" w:rsidRDefault="007151F4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9F2632">
                      <w:rPr>
                        <w:sz w:val="18"/>
                        <w:szCs w:val="18"/>
                        <w:lang w:val="uk-UA"/>
                      </w:rPr>
                      <w:t xml:space="preserve">Завідувач </w:t>
                    </w:r>
                  </w:p>
                </w:txbxContent>
              </v:textbox>
            </v:rect>
            <v:rect id="_x0000_s1046" style="position:absolute;left:13300;top:7238;width:2239;height:762">
              <v:textbox style="mso-next-textbox:#_x0000_s1046">
                <w:txbxContent>
                  <w:p w:rsidR="007151F4" w:rsidRDefault="007151F4" w:rsidP="00A645EA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Головний </w:t>
                    </w:r>
                    <w:r w:rsidRPr="00FD6F71">
                      <w:rPr>
                        <w:b/>
                        <w:sz w:val="18"/>
                        <w:szCs w:val="18"/>
                        <w:lang w:val="uk-UA"/>
                      </w:rPr>
                      <w:t xml:space="preserve"> 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спеціаліст </w:t>
                    </w:r>
                    <w:r w:rsidRPr="00FD6F71">
                      <w:rPr>
                        <w:b/>
                        <w:sz w:val="18"/>
                        <w:szCs w:val="18"/>
                        <w:lang w:val="uk-UA"/>
                      </w:rPr>
                      <w:t xml:space="preserve">з питань </w:t>
                    </w:r>
                    <w:r w:rsidRPr="00CF4079">
                      <w:rPr>
                        <w:b/>
                        <w:sz w:val="18"/>
                        <w:szCs w:val="18"/>
                        <w:lang w:val="uk-UA"/>
                      </w:rPr>
                      <w:t>надзвичайних ситуацій</w:t>
                    </w:r>
                  </w:p>
                  <w:p w:rsidR="007151F4" w:rsidRPr="00DF64EB" w:rsidRDefault="007151F4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</w:p>
                </w:txbxContent>
              </v:textbox>
            </v:rect>
            <v:line id="_x0000_s1047" style="position:absolute" from="8184,1150" to="8184,1522"/>
            <v:line id="_x0000_s1048" style="position:absolute;flip:x" from="1752,1523" to="10500,1524"/>
            <v:line id="_x0000_s1049" style="position:absolute" from="12460,1142" to="14420,1143"/>
            <v:line id="_x0000_s1050" style="position:absolute" from="1745,1522" to="1745,1905">
              <v:stroke endarrow="block"/>
            </v:line>
            <v:line id="_x0000_s1051" style="position:absolute" from="5040,1523" to="5041,1902">
              <v:stroke endarrow="block"/>
            </v:line>
            <v:line id="_x0000_s1052" style="position:absolute" from="7980,1523" to="7981,1902">
              <v:stroke endarrow="block"/>
            </v:line>
            <v:line id="_x0000_s1053" style="position:absolute" from="10428,1523" to="10430,1903">
              <v:stroke endarrow="block"/>
            </v:line>
            <v:rect id="_x0000_s1054" style="position:absolute;left:6720;top:5333;width:2380;height:2286">
              <v:textbox style="mso-next-textbox:#_x0000_s1054">
                <w:txbxContent>
                  <w:p w:rsidR="007151F4" w:rsidRPr="002F5E5B" w:rsidRDefault="007151F4" w:rsidP="00A645EA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2F5E5B">
                      <w:rPr>
                        <w:b/>
                        <w:sz w:val="18"/>
                        <w:szCs w:val="18"/>
                        <w:lang w:val="uk-UA"/>
                      </w:rPr>
                      <w:t>Центр</w:t>
                    </w:r>
                    <w:r w:rsidRPr="002F5E5B">
                      <w:rPr>
                        <w:sz w:val="18"/>
                        <w:szCs w:val="18"/>
                        <w:lang w:val="uk-UA"/>
                      </w:rPr>
                      <w:t xml:space="preserve"> 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 xml:space="preserve"> </w:t>
                    </w:r>
                    <w:r w:rsidRPr="00387F68">
                      <w:rPr>
                        <w:b/>
                        <w:sz w:val="18"/>
                        <w:szCs w:val="18"/>
                        <w:lang w:val="uk-UA"/>
                      </w:rPr>
                      <w:t xml:space="preserve">надання 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адміністративних </w:t>
                    </w:r>
                    <w:r w:rsidRPr="002F5E5B">
                      <w:rPr>
                        <w:b/>
                        <w:sz w:val="18"/>
                        <w:szCs w:val="18"/>
                        <w:lang w:val="uk-UA"/>
                      </w:rPr>
                      <w:t>послуг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- 9</w:t>
                    </w:r>
                  </w:p>
                  <w:p w:rsidR="007151F4" w:rsidRDefault="007151F4" w:rsidP="00A645EA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Начальник, адміністратор;</w:t>
                    </w:r>
                  </w:p>
                  <w:p w:rsidR="007151F4" w:rsidRDefault="007151F4" w:rsidP="00A645EA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Адміністратор 5 од.;</w:t>
                    </w:r>
                  </w:p>
                  <w:p w:rsidR="007151F4" w:rsidRPr="00AD4403" w:rsidRDefault="007151F4" w:rsidP="00A645EA">
                    <w:pPr>
                      <w:pBdr>
                        <w:top w:val="single" w:sz="4" w:space="1" w:color="auto"/>
                      </w:pBdr>
                      <w:rPr>
                        <w:b/>
                        <w:sz w:val="17"/>
                        <w:szCs w:val="17"/>
                        <w:lang w:val="uk-UA"/>
                      </w:rPr>
                    </w:pPr>
                    <w:r w:rsidRPr="00AD4403">
                      <w:rPr>
                        <w:b/>
                        <w:sz w:val="17"/>
                        <w:szCs w:val="17"/>
                        <w:lang w:val="uk-UA"/>
                      </w:rPr>
                      <w:t>С</w:t>
                    </w:r>
                    <w:r>
                      <w:rPr>
                        <w:b/>
                        <w:sz w:val="17"/>
                        <w:szCs w:val="17"/>
                        <w:lang w:val="uk-UA"/>
                      </w:rPr>
                      <w:t>ектор з реєстрації місця прожива</w:t>
                    </w:r>
                    <w:r w:rsidRPr="00AD4403">
                      <w:rPr>
                        <w:b/>
                        <w:sz w:val="17"/>
                        <w:szCs w:val="17"/>
                        <w:lang w:val="uk-UA"/>
                      </w:rPr>
                      <w:t>ння/перебування фізичних осіб</w:t>
                    </w:r>
                  </w:p>
                  <w:p w:rsidR="007151F4" w:rsidRDefault="007151F4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Завідувач сектору;</w:t>
                    </w:r>
                  </w:p>
                  <w:p w:rsidR="007151F4" w:rsidRPr="009729EA" w:rsidRDefault="007151F4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Головний спеціаліст 2 од.</w:t>
                    </w:r>
                  </w:p>
                </w:txbxContent>
              </v:textbox>
            </v:rect>
            <v:rect id="_x0000_s1055" style="position:absolute;left:13300;top:8762;width:2240;height:1326">
              <v:textbox style="mso-next-textbox:#_x0000_s1055">
                <w:txbxContent>
                  <w:p w:rsidR="007151F4" w:rsidRPr="00DF64EB" w:rsidRDefault="007151F4" w:rsidP="00A645EA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DF64EB">
                      <w:rPr>
                        <w:b/>
                        <w:sz w:val="18"/>
                        <w:szCs w:val="18"/>
                        <w:lang w:val="uk-UA"/>
                      </w:rPr>
                      <w:t>Відділ  інформ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. діяльн.</w:t>
                    </w:r>
                    <w:r w:rsidRPr="00DF64EB">
                      <w:rPr>
                        <w:b/>
                        <w:sz w:val="18"/>
                        <w:szCs w:val="18"/>
                        <w:lang w:val="uk-UA"/>
                      </w:rPr>
                      <w:t xml:space="preserve">  та комунікацій з</w:t>
                    </w:r>
                    <w:r w:rsidRPr="00DF64EB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 xml:space="preserve"> громадськістю -  3</w:t>
                    </w:r>
                  </w:p>
                  <w:p w:rsidR="007151F4" w:rsidRPr="00DF64EB" w:rsidRDefault="007151F4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DF64EB"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7151F4" w:rsidRPr="00DF64EB" w:rsidRDefault="007151F4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Гол.</w:t>
                    </w:r>
                    <w:r w:rsidRPr="00DF64EB">
                      <w:rPr>
                        <w:sz w:val="18"/>
                        <w:szCs w:val="18"/>
                        <w:lang w:val="uk-UA"/>
                      </w:rPr>
                      <w:t xml:space="preserve"> спеціаліст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 xml:space="preserve"> 2 од.</w:t>
                    </w:r>
                  </w:p>
                  <w:p w:rsidR="007151F4" w:rsidRPr="00DD5825" w:rsidRDefault="007151F4" w:rsidP="00A645EA">
                    <w:pPr>
                      <w:rPr>
                        <w:sz w:val="16"/>
                        <w:szCs w:val="16"/>
                        <w:lang w:val="uk-UA"/>
                      </w:rPr>
                    </w:pPr>
                  </w:p>
                </w:txbxContent>
              </v:textbox>
            </v:rect>
            <v:line id="_x0000_s1056" style="position:absolute" from="14420,1150" to="14421,3428"/>
            <v:line id="_x0000_s1057" style="position:absolute;flip:x" from="13020,3428" to="14420,3428"/>
            <v:line id="_x0000_s1058" style="position:absolute;flip:x" from="13021,3428" to="13024,9143"/>
            <v:line id="_x0000_s1059" style="position:absolute" from="13020,4571" to="13299,4571">
              <v:stroke endarrow="block"/>
            </v:line>
            <v:line id="_x0000_s1060" style="position:absolute" from="13020,6095" to="13299,6096">
              <v:stroke endarrow="block"/>
            </v:line>
            <v:line id="_x0000_s1061" style="position:absolute" from="13020,7619" to="13294,7620">
              <v:stroke endarrow="block"/>
            </v:line>
            <v:line id="_x0000_s1062" style="position:absolute" from="13020,8381" to="13293,8382">
              <v:stroke endarrow="block"/>
            </v:line>
            <v:line id="_x0000_s1063" style="position:absolute" from="13020,9143" to="13299,9144">
              <v:stroke endarrow="block"/>
            </v:line>
            <v:line id="_x0000_s1064" style="position:absolute" from="10430,3047" to="10430,3428"/>
            <v:line id="_x0000_s1065" style="position:absolute;flip:x" from="9380,3428" to="10428,3428"/>
            <v:line id="_x0000_s1066" style="position:absolute;flip:x" from="9240,3428" to="9380,3428"/>
            <v:line id="_x0000_s1067" style="position:absolute" from="9240,3428" to="9240,9905"/>
            <v:line id="_x0000_s1068" style="position:absolute" from="9240,9905" to="9520,9905">
              <v:stroke endarrow="block"/>
            </v:line>
            <v:line id="_x0000_s1069" style="position:absolute" from="9240,7619" to="9520,7619">
              <v:stroke endarrow="block"/>
            </v:line>
            <v:line id="_x0000_s1070" style="position:absolute" from="9240,6095" to="9520,6096">
              <v:stroke endarrow="block"/>
            </v:line>
            <v:line id="_x0000_s1071" style="position:absolute" from="9240,4571" to="9520,4572">
              <v:stroke endarrow="block"/>
            </v:line>
            <v:line id="_x0000_s1072" style="position:absolute" from="9240,9142" to="9520,9142">
              <v:stroke endarrow="block"/>
            </v:line>
            <v:line id="_x0000_s1073" style="position:absolute" from="7830,3047" to="7831,3428"/>
            <v:line id="_x0000_s1074" style="position:absolute;flip:x" from="6430,3428" to="7830,3429"/>
            <v:line id="_x0000_s1075" style="position:absolute" from="6440,3428" to="6441,9145"/>
            <v:line id="_x0000_s1076" style="position:absolute" from="6437,6283" to="6712,6284">
              <v:stroke endarrow="block"/>
            </v:line>
            <v:line id="_x0000_s1077" style="position:absolute" from="6431,4571" to="6710,4572">
              <v:stroke endarrow="block"/>
            </v:line>
            <v:line id="_x0000_s1078" style="position:absolute" from="2100,3047" to="2100,3428"/>
            <v:line id="_x0000_s1079" style="position:absolute;flip:x" from="840,3428" to="2100,3428"/>
            <v:line id="_x0000_s1080" style="position:absolute" from="840,3428" to="840,6857"/>
            <v:line id="_x0000_s1081" style="position:absolute" from="840,6857" to="1044,6858">
              <v:stroke endarrow="block"/>
            </v:line>
            <v:line id="_x0000_s1082" style="position:absolute" from="6441,9144" to="6716,9145">
              <v:stroke endarrow="block"/>
            </v:line>
            <v:rect id="_x0000_s1083" style="position:absolute;left:3850;top:6095;width:2520;height:1524">
              <v:textbox style="mso-next-textbox:#_x0000_s1083">
                <w:txbxContent>
                  <w:p w:rsidR="007151F4" w:rsidRDefault="007151F4" w:rsidP="00A645EA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Відділ державного архітектурно-будівельного</w:t>
                    </w:r>
                  </w:p>
                  <w:p w:rsidR="007151F4" w:rsidRDefault="007151F4" w:rsidP="00A645EA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контролю - 3</w:t>
                    </w:r>
                  </w:p>
                  <w:p w:rsidR="007151F4" w:rsidRDefault="007151F4" w:rsidP="00A645EA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7151F4" w:rsidRDefault="007151F4" w:rsidP="00A645EA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Головний спеціаліст;</w:t>
                    </w:r>
                  </w:p>
                  <w:p w:rsidR="007151F4" w:rsidRDefault="007151F4" w:rsidP="00A645EA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Провідний спеціаліст.</w:t>
                    </w:r>
                  </w:p>
                </w:txbxContent>
              </v:textbox>
            </v:rect>
            <v:rect id="_x0000_s1084" style="position:absolute;left:6705;top:7665;width:2380;height:3383">
              <v:textbox style="mso-next-textbox:#_x0000_s1084">
                <w:txbxContent>
                  <w:p w:rsidR="007151F4" w:rsidRPr="002F5E5B" w:rsidRDefault="007151F4" w:rsidP="00A645EA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Відділ  державної реєстрації - 8</w:t>
                    </w:r>
                  </w:p>
                  <w:p w:rsidR="007151F4" w:rsidRDefault="007151F4" w:rsidP="00A645EA">
                    <w:pPr>
                      <w:pBdr>
                        <w:top w:val="single" w:sz="4" w:space="2" w:color="auto"/>
                      </w:pBdr>
                      <w:ind w:right="-15"/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Начальник відділу, держ реєстратор речових прав на нерухоме майно;</w:t>
                    </w:r>
                  </w:p>
                  <w:p w:rsidR="007151F4" w:rsidRDefault="007151F4" w:rsidP="00A645EA">
                    <w:pPr>
                      <w:pBdr>
                        <w:top w:val="single" w:sz="4" w:space="2" w:color="auto"/>
                      </w:pBdr>
                      <w:ind w:right="-15"/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Держ реєстратор речових прав на нерухоме</w:t>
                    </w:r>
                  </w:p>
                  <w:p w:rsidR="007151F4" w:rsidRDefault="007151F4" w:rsidP="00A645EA">
                    <w:pPr>
                      <w:pBdr>
                        <w:top w:val="single" w:sz="4" w:space="2" w:color="auto"/>
                      </w:pBdr>
                      <w:ind w:right="-15"/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 xml:space="preserve"> майно 5 од.;</w:t>
                    </w:r>
                  </w:p>
                  <w:p w:rsidR="007151F4" w:rsidRPr="008542B3" w:rsidRDefault="007151F4" w:rsidP="00A645EA">
                    <w:pPr>
                      <w:pBdr>
                        <w:top w:val="single" w:sz="4" w:space="2" w:color="auto"/>
                      </w:pBdr>
                      <w:ind w:right="-15"/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8542B3">
                      <w:rPr>
                        <w:b/>
                        <w:sz w:val="18"/>
                        <w:szCs w:val="18"/>
                        <w:lang w:val="uk-UA"/>
                      </w:rPr>
                      <w:t xml:space="preserve">Сектор державної реєстрації юр. 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ос</w:t>
                    </w:r>
                    <w:r w:rsidRPr="008542B3">
                      <w:rPr>
                        <w:b/>
                        <w:sz w:val="18"/>
                        <w:szCs w:val="18"/>
                        <w:lang w:val="uk-UA"/>
                      </w:rPr>
                      <w:t xml:space="preserve">іб та фіз. 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о</w:t>
                    </w:r>
                    <w:r w:rsidRPr="008542B3">
                      <w:rPr>
                        <w:b/>
                        <w:sz w:val="18"/>
                        <w:szCs w:val="18"/>
                        <w:lang w:val="uk-UA"/>
                      </w:rPr>
                      <w:t>сіб - підприємців</w:t>
                    </w:r>
                  </w:p>
                  <w:p w:rsidR="007151F4" w:rsidRDefault="007151F4" w:rsidP="00A645EA">
                    <w:pPr>
                      <w:pBdr>
                        <w:top w:val="single" w:sz="4" w:space="2" w:color="auto"/>
                      </w:pBdr>
                      <w:ind w:right="-15"/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 xml:space="preserve">Держ реєстратор юр. осіб та фіз. осіб – </w:t>
                    </w:r>
                  </w:p>
                  <w:p w:rsidR="007151F4" w:rsidRDefault="007151F4" w:rsidP="00A645EA">
                    <w:pPr>
                      <w:pBdr>
                        <w:top w:val="single" w:sz="4" w:space="2" w:color="auto"/>
                      </w:pBdr>
                      <w:ind w:right="-15"/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підприємців 2 од</w:t>
                    </w:r>
                  </w:p>
                </w:txbxContent>
              </v:textbox>
            </v:rect>
            <v:line id="_x0000_s1085" style="position:absolute" from="5040,3047" to="5041,3428"/>
            <v:line id="_x0000_s1086" style="position:absolute;flip:x" from="3640,3416" to="5040,3417"/>
            <v:line id="_x0000_s1087" style="position:absolute" from="3651,3417" to="3652,6523"/>
            <v:line id="_x0000_s1088" style="position:absolute" from="3647,6523" to="3850,6524">
              <v:stroke endarrow="block"/>
            </v:line>
            <v:line id="_x0000_s1089" style="position:absolute" from="3641,4811" to="3850,4812">
              <v:stroke endarrow="block"/>
            </v:line>
            <w10:anchorlock/>
          </v:group>
        </w:pict>
      </w:r>
    </w:p>
    <w:p w:rsidR="007151F4" w:rsidRPr="00A645EA" w:rsidRDefault="007151F4" w:rsidP="00A645EA">
      <w:pPr>
        <w:jc w:val="center"/>
        <w:rPr>
          <w:lang w:val="uk-UA"/>
        </w:rPr>
      </w:pPr>
      <w:r>
        <w:rPr>
          <w:lang w:val="uk-UA"/>
        </w:rPr>
        <w:t>Секретар міської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О.В.Карпець</w:t>
      </w:r>
    </w:p>
    <w:sectPr w:rsidR="007151F4" w:rsidRPr="00A645EA" w:rsidSect="00A645EA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45EA"/>
    <w:rsid w:val="0000072F"/>
    <w:rsid w:val="00001018"/>
    <w:rsid w:val="00001519"/>
    <w:rsid w:val="0000170C"/>
    <w:rsid w:val="000017EB"/>
    <w:rsid w:val="0000193C"/>
    <w:rsid w:val="000029C2"/>
    <w:rsid w:val="00002AAE"/>
    <w:rsid w:val="00002F5D"/>
    <w:rsid w:val="000030EC"/>
    <w:rsid w:val="00004E59"/>
    <w:rsid w:val="000053CA"/>
    <w:rsid w:val="00005956"/>
    <w:rsid w:val="00005B27"/>
    <w:rsid w:val="0000731E"/>
    <w:rsid w:val="00007661"/>
    <w:rsid w:val="000101AB"/>
    <w:rsid w:val="0001088C"/>
    <w:rsid w:val="00010908"/>
    <w:rsid w:val="000119B4"/>
    <w:rsid w:val="00011DE2"/>
    <w:rsid w:val="00012470"/>
    <w:rsid w:val="000124BD"/>
    <w:rsid w:val="00013530"/>
    <w:rsid w:val="00013AE3"/>
    <w:rsid w:val="00014259"/>
    <w:rsid w:val="0001448E"/>
    <w:rsid w:val="00015225"/>
    <w:rsid w:val="00015A26"/>
    <w:rsid w:val="00015D41"/>
    <w:rsid w:val="0001645F"/>
    <w:rsid w:val="00017554"/>
    <w:rsid w:val="00017691"/>
    <w:rsid w:val="000205E7"/>
    <w:rsid w:val="00020BFB"/>
    <w:rsid w:val="00021DD1"/>
    <w:rsid w:val="00022839"/>
    <w:rsid w:val="00022908"/>
    <w:rsid w:val="00023092"/>
    <w:rsid w:val="0002311F"/>
    <w:rsid w:val="00023FF9"/>
    <w:rsid w:val="00024A00"/>
    <w:rsid w:val="00026096"/>
    <w:rsid w:val="000270E4"/>
    <w:rsid w:val="0002766D"/>
    <w:rsid w:val="000306C9"/>
    <w:rsid w:val="00030B24"/>
    <w:rsid w:val="00031EA5"/>
    <w:rsid w:val="0003277D"/>
    <w:rsid w:val="00032A89"/>
    <w:rsid w:val="00033DEB"/>
    <w:rsid w:val="0003491C"/>
    <w:rsid w:val="00034AC0"/>
    <w:rsid w:val="00034CB7"/>
    <w:rsid w:val="0003575B"/>
    <w:rsid w:val="000364F3"/>
    <w:rsid w:val="000377A0"/>
    <w:rsid w:val="0004056E"/>
    <w:rsid w:val="00040853"/>
    <w:rsid w:val="0004160B"/>
    <w:rsid w:val="00041637"/>
    <w:rsid w:val="00041F38"/>
    <w:rsid w:val="00042846"/>
    <w:rsid w:val="00043C36"/>
    <w:rsid w:val="00043E6D"/>
    <w:rsid w:val="00044077"/>
    <w:rsid w:val="00044630"/>
    <w:rsid w:val="00045CD3"/>
    <w:rsid w:val="00046338"/>
    <w:rsid w:val="000470AD"/>
    <w:rsid w:val="00047C75"/>
    <w:rsid w:val="000505CF"/>
    <w:rsid w:val="000518A7"/>
    <w:rsid w:val="00051AC9"/>
    <w:rsid w:val="000522F9"/>
    <w:rsid w:val="000527E8"/>
    <w:rsid w:val="00053339"/>
    <w:rsid w:val="000535F8"/>
    <w:rsid w:val="00053D87"/>
    <w:rsid w:val="00053ED0"/>
    <w:rsid w:val="0005413E"/>
    <w:rsid w:val="000551E2"/>
    <w:rsid w:val="000558F8"/>
    <w:rsid w:val="000559C8"/>
    <w:rsid w:val="00055FA2"/>
    <w:rsid w:val="0005628F"/>
    <w:rsid w:val="00057B71"/>
    <w:rsid w:val="00060D57"/>
    <w:rsid w:val="0006156A"/>
    <w:rsid w:val="00061687"/>
    <w:rsid w:val="00061EE2"/>
    <w:rsid w:val="00062603"/>
    <w:rsid w:val="000628D2"/>
    <w:rsid w:val="000628E8"/>
    <w:rsid w:val="00063B30"/>
    <w:rsid w:val="00063F02"/>
    <w:rsid w:val="00064043"/>
    <w:rsid w:val="00064102"/>
    <w:rsid w:val="00064886"/>
    <w:rsid w:val="00066006"/>
    <w:rsid w:val="00066319"/>
    <w:rsid w:val="000668A4"/>
    <w:rsid w:val="00066B08"/>
    <w:rsid w:val="0006709E"/>
    <w:rsid w:val="00067CD7"/>
    <w:rsid w:val="000709C4"/>
    <w:rsid w:val="00070D1D"/>
    <w:rsid w:val="000716F1"/>
    <w:rsid w:val="00071DF9"/>
    <w:rsid w:val="000721AC"/>
    <w:rsid w:val="000732F6"/>
    <w:rsid w:val="00074085"/>
    <w:rsid w:val="000746CD"/>
    <w:rsid w:val="00075834"/>
    <w:rsid w:val="00075DCF"/>
    <w:rsid w:val="00076E96"/>
    <w:rsid w:val="000772C5"/>
    <w:rsid w:val="000773B9"/>
    <w:rsid w:val="00077CCF"/>
    <w:rsid w:val="0008007D"/>
    <w:rsid w:val="0008008D"/>
    <w:rsid w:val="0008068F"/>
    <w:rsid w:val="0008092D"/>
    <w:rsid w:val="00081979"/>
    <w:rsid w:val="00083689"/>
    <w:rsid w:val="00083F7A"/>
    <w:rsid w:val="0008437A"/>
    <w:rsid w:val="00084569"/>
    <w:rsid w:val="00084C20"/>
    <w:rsid w:val="00086644"/>
    <w:rsid w:val="000868DB"/>
    <w:rsid w:val="000918F0"/>
    <w:rsid w:val="00091AF3"/>
    <w:rsid w:val="00091DA3"/>
    <w:rsid w:val="0009206D"/>
    <w:rsid w:val="00092AD7"/>
    <w:rsid w:val="000931E5"/>
    <w:rsid w:val="00094201"/>
    <w:rsid w:val="00094637"/>
    <w:rsid w:val="00094A2D"/>
    <w:rsid w:val="00095779"/>
    <w:rsid w:val="00096E3E"/>
    <w:rsid w:val="00096E74"/>
    <w:rsid w:val="000974F9"/>
    <w:rsid w:val="000979E5"/>
    <w:rsid w:val="000A0FDE"/>
    <w:rsid w:val="000A1758"/>
    <w:rsid w:val="000A183A"/>
    <w:rsid w:val="000A30C9"/>
    <w:rsid w:val="000A3CA7"/>
    <w:rsid w:val="000A5881"/>
    <w:rsid w:val="000A5AD2"/>
    <w:rsid w:val="000A634D"/>
    <w:rsid w:val="000A71CD"/>
    <w:rsid w:val="000B0BCD"/>
    <w:rsid w:val="000B1CEA"/>
    <w:rsid w:val="000B3260"/>
    <w:rsid w:val="000B3E4E"/>
    <w:rsid w:val="000B450B"/>
    <w:rsid w:val="000B49F1"/>
    <w:rsid w:val="000B5EEF"/>
    <w:rsid w:val="000B6B11"/>
    <w:rsid w:val="000B6DE2"/>
    <w:rsid w:val="000C1001"/>
    <w:rsid w:val="000C1327"/>
    <w:rsid w:val="000C1773"/>
    <w:rsid w:val="000C2E2F"/>
    <w:rsid w:val="000C3088"/>
    <w:rsid w:val="000C4C9A"/>
    <w:rsid w:val="000C4EF2"/>
    <w:rsid w:val="000C5D63"/>
    <w:rsid w:val="000C5FAB"/>
    <w:rsid w:val="000C62EA"/>
    <w:rsid w:val="000C6C8A"/>
    <w:rsid w:val="000C77FD"/>
    <w:rsid w:val="000C7B6A"/>
    <w:rsid w:val="000C7B8E"/>
    <w:rsid w:val="000C7E79"/>
    <w:rsid w:val="000D068E"/>
    <w:rsid w:val="000D075A"/>
    <w:rsid w:val="000D095C"/>
    <w:rsid w:val="000D0A82"/>
    <w:rsid w:val="000D0CE0"/>
    <w:rsid w:val="000D1278"/>
    <w:rsid w:val="000D1648"/>
    <w:rsid w:val="000D1C1C"/>
    <w:rsid w:val="000D24B4"/>
    <w:rsid w:val="000D24C8"/>
    <w:rsid w:val="000D376B"/>
    <w:rsid w:val="000D4111"/>
    <w:rsid w:val="000D5E53"/>
    <w:rsid w:val="000D5FA7"/>
    <w:rsid w:val="000D6B53"/>
    <w:rsid w:val="000E01A7"/>
    <w:rsid w:val="000E59EB"/>
    <w:rsid w:val="000E6659"/>
    <w:rsid w:val="000E6704"/>
    <w:rsid w:val="000E6909"/>
    <w:rsid w:val="000E7532"/>
    <w:rsid w:val="000F0CBD"/>
    <w:rsid w:val="000F2FCE"/>
    <w:rsid w:val="000F3332"/>
    <w:rsid w:val="000F4DFB"/>
    <w:rsid w:val="000F58AD"/>
    <w:rsid w:val="000F78AC"/>
    <w:rsid w:val="000F7A03"/>
    <w:rsid w:val="000F7D7B"/>
    <w:rsid w:val="00100D5B"/>
    <w:rsid w:val="00102692"/>
    <w:rsid w:val="001028D9"/>
    <w:rsid w:val="00103756"/>
    <w:rsid w:val="0010543A"/>
    <w:rsid w:val="001056C9"/>
    <w:rsid w:val="0010575C"/>
    <w:rsid w:val="00107864"/>
    <w:rsid w:val="00110238"/>
    <w:rsid w:val="00110E21"/>
    <w:rsid w:val="00111A9B"/>
    <w:rsid w:val="00113AE1"/>
    <w:rsid w:val="00114577"/>
    <w:rsid w:val="00114A7D"/>
    <w:rsid w:val="001151FB"/>
    <w:rsid w:val="00116BE0"/>
    <w:rsid w:val="001170A2"/>
    <w:rsid w:val="0011768A"/>
    <w:rsid w:val="001177B4"/>
    <w:rsid w:val="0012000C"/>
    <w:rsid w:val="0012022C"/>
    <w:rsid w:val="001207BA"/>
    <w:rsid w:val="001218FE"/>
    <w:rsid w:val="0012227B"/>
    <w:rsid w:val="001223F3"/>
    <w:rsid w:val="00122502"/>
    <w:rsid w:val="0012351C"/>
    <w:rsid w:val="0012479D"/>
    <w:rsid w:val="0012484F"/>
    <w:rsid w:val="00124EFE"/>
    <w:rsid w:val="0012681B"/>
    <w:rsid w:val="001269CE"/>
    <w:rsid w:val="0012732D"/>
    <w:rsid w:val="0012745B"/>
    <w:rsid w:val="0013063A"/>
    <w:rsid w:val="00130BAF"/>
    <w:rsid w:val="00130DED"/>
    <w:rsid w:val="00131331"/>
    <w:rsid w:val="001313A8"/>
    <w:rsid w:val="00131DD7"/>
    <w:rsid w:val="00131F2A"/>
    <w:rsid w:val="00132893"/>
    <w:rsid w:val="00133A08"/>
    <w:rsid w:val="00133F9E"/>
    <w:rsid w:val="001348C6"/>
    <w:rsid w:val="00135A30"/>
    <w:rsid w:val="00136587"/>
    <w:rsid w:val="001367A1"/>
    <w:rsid w:val="0013774F"/>
    <w:rsid w:val="00140C31"/>
    <w:rsid w:val="0014132F"/>
    <w:rsid w:val="001438F9"/>
    <w:rsid w:val="00143DAD"/>
    <w:rsid w:val="001440E7"/>
    <w:rsid w:val="00145531"/>
    <w:rsid w:val="00145BFB"/>
    <w:rsid w:val="00145CF3"/>
    <w:rsid w:val="00146C9D"/>
    <w:rsid w:val="001473BB"/>
    <w:rsid w:val="00147A2B"/>
    <w:rsid w:val="00147C0F"/>
    <w:rsid w:val="00150177"/>
    <w:rsid w:val="001504FC"/>
    <w:rsid w:val="0015067B"/>
    <w:rsid w:val="0015124F"/>
    <w:rsid w:val="00151472"/>
    <w:rsid w:val="00151F47"/>
    <w:rsid w:val="00152B84"/>
    <w:rsid w:val="00152BF9"/>
    <w:rsid w:val="00153069"/>
    <w:rsid w:val="00154501"/>
    <w:rsid w:val="001550D8"/>
    <w:rsid w:val="00156464"/>
    <w:rsid w:val="00156849"/>
    <w:rsid w:val="00157C9B"/>
    <w:rsid w:val="00160161"/>
    <w:rsid w:val="00160512"/>
    <w:rsid w:val="00161850"/>
    <w:rsid w:val="0016197F"/>
    <w:rsid w:val="00161CE8"/>
    <w:rsid w:val="00162A79"/>
    <w:rsid w:val="00162AB6"/>
    <w:rsid w:val="00163CED"/>
    <w:rsid w:val="001645AA"/>
    <w:rsid w:val="001648A5"/>
    <w:rsid w:val="001651B7"/>
    <w:rsid w:val="00165E9B"/>
    <w:rsid w:val="00166023"/>
    <w:rsid w:val="00166541"/>
    <w:rsid w:val="00167DC3"/>
    <w:rsid w:val="00167E63"/>
    <w:rsid w:val="001703D4"/>
    <w:rsid w:val="0017040D"/>
    <w:rsid w:val="00170BA0"/>
    <w:rsid w:val="001710F3"/>
    <w:rsid w:val="001713A3"/>
    <w:rsid w:val="0017168B"/>
    <w:rsid w:val="0017180D"/>
    <w:rsid w:val="00172786"/>
    <w:rsid w:val="00173851"/>
    <w:rsid w:val="00173C3F"/>
    <w:rsid w:val="0017403F"/>
    <w:rsid w:val="001749BE"/>
    <w:rsid w:val="001757D5"/>
    <w:rsid w:val="0017605C"/>
    <w:rsid w:val="001761C1"/>
    <w:rsid w:val="001769F9"/>
    <w:rsid w:val="00181985"/>
    <w:rsid w:val="00181AF4"/>
    <w:rsid w:val="00181E80"/>
    <w:rsid w:val="001831BC"/>
    <w:rsid w:val="00184E11"/>
    <w:rsid w:val="00185657"/>
    <w:rsid w:val="001861A2"/>
    <w:rsid w:val="00187076"/>
    <w:rsid w:val="00187155"/>
    <w:rsid w:val="001873B3"/>
    <w:rsid w:val="00190E89"/>
    <w:rsid w:val="00191C78"/>
    <w:rsid w:val="0019208B"/>
    <w:rsid w:val="0019235E"/>
    <w:rsid w:val="00193B1C"/>
    <w:rsid w:val="00193EA8"/>
    <w:rsid w:val="00194161"/>
    <w:rsid w:val="001944EF"/>
    <w:rsid w:val="0019473A"/>
    <w:rsid w:val="001948C4"/>
    <w:rsid w:val="00194CD6"/>
    <w:rsid w:val="00194E1C"/>
    <w:rsid w:val="001951B1"/>
    <w:rsid w:val="001961FC"/>
    <w:rsid w:val="00196EEF"/>
    <w:rsid w:val="001976C6"/>
    <w:rsid w:val="001979FC"/>
    <w:rsid w:val="00197EB9"/>
    <w:rsid w:val="001A039D"/>
    <w:rsid w:val="001A195C"/>
    <w:rsid w:val="001A2500"/>
    <w:rsid w:val="001A272B"/>
    <w:rsid w:val="001A3689"/>
    <w:rsid w:val="001A4A39"/>
    <w:rsid w:val="001A5E60"/>
    <w:rsid w:val="001B1090"/>
    <w:rsid w:val="001B1218"/>
    <w:rsid w:val="001B1799"/>
    <w:rsid w:val="001B1FF5"/>
    <w:rsid w:val="001B2357"/>
    <w:rsid w:val="001B241C"/>
    <w:rsid w:val="001B4001"/>
    <w:rsid w:val="001B4103"/>
    <w:rsid w:val="001B4A04"/>
    <w:rsid w:val="001B637A"/>
    <w:rsid w:val="001B6C2E"/>
    <w:rsid w:val="001B781F"/>
    <w:rsid w:val="001C0708"/>
    <w:rsid w:val="001C0EF1"/>
    <w:rsid w:val="001C13EA"/>
    <w:rsid w:val="001C2AC1"/>
    <w:rsid w:val="001C4010"/>
    <w:rsid w:val="001C42A4"/>
    <w:rsid w:val="001C4646"/>
    <w:rsid w:val="001C4D0B"/>
    <w:rsid w:val="001C5969"/>
    <w:rsid w:val="001C6252"/>
    <w:rsid w:val="001C64AA"/>
    <w:rsid w:val="001C6B8E"/>
    <w:rsid w:val="001C6C8E"/>
    <w:rsid w:val="001C6F96"/>
    <w:rsid w:val="001D043A"/>
    <w:rsid w:val="001D0B53"/>
    <w:rsid w:val="001D0F0E"/>
    <w:rsid w:val="001D14F6"/>
    <w:rsid w:val="001D1937"/>
    <w:rsid w:val="001D1F55"/>
    <w:rsid w:val="001D2C48"/>
    <w:rsid w:val="001D537B"/>
    <w:rsid w:val="001D5A76"/>
    <w:rsid w:val="001D61D2"/>
    <w:rsid w:val="001D62DD"/>
    <w:rsid w:val="001D6AEF"/>
    <w:rsid w:val="001D70BF"/>
    <w:rsid w:val="001E01FF"/>
    <w:rsid w:val="001E034C"/>
    <w:rsid w:val="001E12C5"/>
    <w:rsid w:val="001E1A42"/>
    <w:rsid w:val="001E1C76"/>
    <w:rsid w:val="001E211C"/>
    <w:rsid w:val="001E26FF"/>
    <w:rsid w:val="001E28EB"/>
    <w:rsid w:val="001E3119"/>
    <w:rsid w:val="001E357B"/>
    <w:rsid w:val="001E3EF2"/>
    <w:rsid w:val="001E3EF8"/>
    <w:rsid w:val="001E4394"/>
    <w:rsid w:val="001E4E97"/>
    <w:rsid w:val="001E58E0"/>
    <w:rsid w:val="001E625B"/>
    <w:rsid w:val="001E7613"/>
    <w:rsid w:val="001F0360"/>
    <w:rsid w:val="001F08AC"/>
    <w:rsid w:val="001F24C7"/>
    <w:rsid w:val="001F414B"/>
    <w:rsid w:val="001F49A7"/>
    <w:rsid w:val="001F5BF4"/>
    <w:rsid w:val="001F62A4"/>
    <w:rsid w:val="001F6DDD"/>
    <w:rsid w:val="001F6F3F"/>
    <w:rsid w:val="001F709B"/>
    <w:rsid w:val="001F7635"/>
    <w:rsid w:val="00200039"/>
    <w:rsid w:val="002002A0"/>
    <w:rsid w:val="002002C7"/>
    <w:rsid w:val="00200CC0"/>
    <w:rsid w:val="00201F85"/>
    <w:rsid w:val="00203465"/>
    <w:rsid w:val="00203631"/>
    <w:rsid w:val="00204F5F"/>
    <w:rsid w:val="0020600B"/>
    <w:rsid w:val="0020703E"/>
    <w:rsid w:val="00207C37"/>
    <w:rsid w:val="00207CDD"/>
    <w:rsid w:val="00210932"/>
    <w:rsid w:val="00210C90"/>
    <w:rsid w:val="00210D9F"/>
    <w:rsid w:val="00211945"/>
    <w:rsid w:val="00211F05"/>
    <w:rsid w:val="002121EA"/>
    <w:rsid w:val="002121F0"/>
    <w:rsid w:val="00213850"/>
    <w:rsid w:val="00213F87"/>
    <w:rsid w:val="00216E9F"/>
    <w:rsid w:val="00220181"/>
    <w:rsid w:val="002210BF"/>
    <w:rsid w:val="002227EC"/>
    <w:rsid w:val="0022382C"/>
    <w:rsid w:val="00223FD8"/>
    <w:rsid w:val="002242A9"/>
    <w:rsid w:val="00224F71"/>
    <w:rsid w:val="00225F8D"/>
    <w:rsid w:val="002260B0"/>
    <w:rsid w:val="002274C3"/>
    <w:rsid w:val="00230753"/>
    <w:rsid w:val="002315C9"/>
    <w:rsid w:val="002316BC"/>
    <w:rsid w:val="00232031"/>
    <w:rsid w:val="00232842"/>
    <w:rsid w:val="002328FE"/>
    <w:rsid w:val="00233BEF"/>
    <w:rsid w:val="002348BB"/>
    <w:rsid w:val="002348FC"/>
    <w:rsid w:val="002354AC"/>
    <w:rsid w:val="002355FF"/>
    <w:rsid w:val="0023592D"/>
    <w:rsid w:val="00235AA2"/>
    <w:rsid w:val="00235BBD"/>
    <w:rsid w:val="002371FE"/>
    <w:rsid w:val="00237B9D"/>
    <w:rsid w:val="00237C86"/>
    <w:rsid w:val="00237F49"/>
    <w:rsid w:val="00240B32"/>
    <w:rsid w:val="0024141C"/>
    <w:rsid w:val="002415A3"/>
    <w:rsid w:val="002417B3"/>
    <w:rsid w:val="00243B9C"/>
    <w:rsid w:val="00243D33"/>
    <w:rsid w:val="00244B9E"/>
    <w:rsid w:val="0024549B"/>
    <w:rsid w:val="00245556"/>
    <w:rsid w:val="00245AD9"/>
    <w:rsid w:val="00246934"/>
    <w:rsid w:val="0024714D"/>
    <w:rsid w:val="0024751E"/>
    <w:rsid w:val="0024756E"/>
    <w:rsid w:val="002476B1"/>
    <w:rsid w:val="00247840"/>
    <w:rsid w:val="00247A2E"/>
    <w:rsid w:val="00247CE3"/>
    <w:rsid w:val="002501F2"/>
    <w:rsid w:val="00250CA1"/>
    <w:rsid w:val="002513C7"/>
    <w:rsid w:val="00253063"/>
    <w:rsid w:val="002532B5"/>
    <w:rsid w:val="00253765"/>
    <w:rsid w:val="00255A82"/>
    <w:rsid w:val="0025638F"/>
    <w:rsid w:val="00257D43"/>
    <w:rsid w:val="00257F79"/>
    <w:rsid w:val="00261086"/>
    <w:rsid w:val="002615D7"/>
    <w:rsid w:val="00261B70"/>
    <w:rsid w:val="00261D5D"/>
    <w:rsid w:val="002620CA"/>
    <w:rsid w:val="00262775"/>
    <w:rsid w:val="00262CAD"/>
    <w:rsid w:val="002632AF"/>
    <w:rsid w:val="002633BB"/>
    <w:rsid w:val="0026374E"/>
    <w:rsid w:val="00264DB8"/>
    <w:rsid w:val="00265570"/>
    <w:rsid w:val="0026575B"/>
    <w:rsid w:val="00265D80"/>
    <w:rsid w:val="0026603F"/>
    <w:rsid w:val="00266AA1"/>
    <w:rsid w:val="00266D45"/>
    <w:rsid w:val="002676FF"/>
    <w:rsid w:val="00267BF6"/>
    <w:rsid w:val="002707FF"/>
    <w:rsid w:val="00270F66"/>
    <w:rsid w:val="00272DB3"/>
    <w:rsid w:val="00273087"/>
    <w:rsid w:val="00273B4A"/>
    <w:rsid w:val="00273C4C"/>
    <w:rsid w:val="0027411A"/>
    <w:rsid w:val="002742DA"/>
    <w:rsid w:val="002746BA"/>
    <w:rsid w:val="00274918"/>
    <w:rsid w:val="00274CDF"/>
    <w:rsid w:val="00274F34"/>
    <w:rsid w:val="00275AC3"/>
    <w:rsid w:val="002771A4"/>
    <w:rsid w:val="00277263"/>
    <w:rsid w:val="002773EB"/>
    <w:rsid w:val="00280A26"/>
    <w:rsid w:val="00280E95"/>
    <w:rsid w:val="00281B9E"/>
    <w:rsid w:val="00281BA2"/>
    <w:rsid w:val="00281E71"/>
    <w:rsid w:val="002820E4"/>
    <w:rsid w:val="0028273B"/>
    <w:rsid w:val="00282BF4"/>
    <w:rsid w:val="002835F5"/>
    <w:rsid w:val="00283D6F"/>
    <w:rsid w:val="00284048"/>
    <w:rsid w:val="00284584"/>
    <w:rsid w:val="00285AAA"/>
    <w:rsid w:val="00285EB8"/>
    <w:rsid w:val="00285FDE"/>
    <w:rsid w:val="00286F9B"/>
    <w:rsid w:val="00292506"/>
    <w:rsid w:val="00292BAC"/>
    <w:rsid w:val="00292CC0"/>
    <w:rsid w:val="0029340A"/>
    <w:rsid w:val="002941E6"/>
    <w:rsid w:val="002944DD"/>
    <w:rsid w:val="0029561C"/>
    <w:rsid w:val="00295698"/>
    <w:rsid w:val="00296AC7"/>
    <w:rsid w:val="0029778E"/>
    <w:rsid w:val="00297E36"/>
    <w:rsid w:val="002A0628"/>
    <w:rsid w:val="002A0CCF"/>
    <w:rsid w:val="002A1264"/>
    <w:rsid w:val="002A12ED"/>
    <w:rsid w:val="002A160B"/>
    <w:rsid w:val="002A1C0E"/>
    <w:rsid w:val="002A1E50"/>
    <w:rsid w:val="002A21F6"/>
    <w:rsid w:val="002A2BEA"/>
    <w:rsid w:val="002A33F7"/>
    <w:rsid w:val="002A3B97"/>
    <w:rsid w:val="002A484B"/>
    <w:rsid w:val="002A4CEE"/>
    <w:rsid w:val="002A5698"/>
    <w:rsid w:val="002A58AF"/>
    <w:rsid w:val="002A5B77"/>
    <w:rsid w:val="002A5C01"/>
    <w:rsid w:val="002A5C79"/>
    <w:rsid w:val="002A637B"/>
    <w:rsid w:val="002A66A4"/>
    <w:rsid w:val="002A6FA1"/>
    <w:rsid w:val="002A72C8"/>
    <w:rsid w:val="002B0D8B"/>
    <w:rsid w:val="002B19DA"/>
    <w:rsid w:val="002B224D"/>
    <w:rsid w:val="002B2BEB"/>
    <w:rsid w:val="002B398E"/>
    <w:rsid w:val="002B57BA"/>
    <w:rsid w:val="002B5B15"/>
    <w:rsid w:val="002B6086"/>
    <w:rsid w:val="002B6BB0"/>
    <w:rsid w:val="002B6E3A"/>
    <w:rsid w:val="002B70E2"/>
    <w:rsid w:val="002C05A0"/>
    <w:rsid w:val="002C0712"/>
    <w:rsid w:val="002C0951"/>
    <w:rsid w:val="002C14B7"/>
    <w:rsid w:val="002C1D28"/>
    <w:rsid w:val="002C1D8C"/>
    <w:rsid w:val="002C2423"/>
    <w:rsid w:val="002C2C67"/>
    <w:rsid w:val="002C2F53"/>
    <w:rsid w:val="002C3475"/>
    <w:rsid w:val="002C3725"/>
    <w:rsid w:val="002C4374"/>
    <w:rsid w:val="002C484D"/>
    <w:rsid w:val="002C4C1B"/>
    <w:rsid w:val="002C5035"/>
    <w:rsid w:val="002C5183"/>
    <w:rsid w:val="002C5DA3"/>
    <w:rsid w:val="002C5EE8"/>
    <w:rsid w:val="002C6BEC"/>
    <w:rsid w:val="002C7472"/>
    <w:rsid w:val="002C7629"/>
    <w:rsid w:val="002C7ECB"/>
    <w:rsid w:val="002D0250"/>
    <w:rsid w:val="002D0419"/>
    <w:rsid w:val="002D0462"/>
    <w:rsid w:val="002D18A2"/>
    <w:rsid w:val="002D1B4A"/>
    <w:rsid w:val="002D20A4"/>
    <w:rsid w:val="002D23C0"/>
    <w:rsid w:val="002D2AD4"/>
    <w:rsid w:val="002D3CBC"/>
    <w:rsid w:val="002D3CCF"/>
    <w:rsid w:val="002D47A1"/>
    <w:rsid w:val="002D4F8D"/>
    <w:rsid w:val="002D5B52"/>
    <w:rsid w:val="002D5D5D"/>
    <w:rsid w:val="002D5D7C"/>
    <w:rsid w:val="002D5FEE"/>
    <w:rsid w:val="002D62F8"/>
    <w:rsid w:val="002D6E90"/>
    <w:rsid w:val="002D77D0"/>
    <w:rsid w:val="002D77E6"/>
    <w:rsid w:val="002E0BB1"/>
    <w:rsid w:val="002E1728"/>
    <w:rsid w:val="002E248A"/>
    <w:rsid w:val="002E2DE7"/>
    <w:rsid w:val="002E3548"/>
    <w:rsid w:val="002E66A7"/>
    <w:rsid w:val="002E6A18"/>
    <w:rsid w:val="002E7100"/>
    <w:rsid w:val="002E7DF3"/>
    <w:rsid w:val="002F09CA"/>
    <w:rsid w:val="002F0EBD"/>
    <w:rsid w:val="002F1BB1"/>
    <w:rsid w:val="002F1FCE"/>
    <w:rsid w:val="002F2A08"/>
    <w:rsid w:val="002F2AC4"/>
    <w:rsid w:val="002F2DEE"/>
    <w:rsid w:val="002F2FA0"/>
    <w:rsid w:val="002F37AF"/>
    <w:rsid w:val="002F4624"/>
    <w:rsid w:val="002F4B5B"/>
    <w:rsid w:val="002F4BFF"/>
    <w:rsid w:val="002F5E5B"/>
    <w:rsid w:val="002F6632"/>
    <w:rsid w:val="002F6B15"/>
    <w:rsid w:val="002F6B87"/>
    <w:rsid w:val="002F6C52"/>
    <w:rsid w:val="002F71F2"/>
    <w:rsid w:val="00301031"/>
    <w:rsid w:val="003017FA"/>
    <w:rsid w:val="00301840"/>
    <w:rsid w:val="00301B7D"/>
    <w:rsid w:val="00301CE5"/>
    <w:rsid w:val="00302B9D"/>
    <w:rsid w:val="003036A8"/>
    <w:rsid w:val="003040D3"/>
    <w:rsid w:val="00304EAC"/>
    <w:rsid w:val="00305672"/>
    <w:rsid w:val="00307CDE"/>
    <w:rsid w:val="00310DA6"/>
    <w:rsid w:val="003116FE"/>
    <w:rsid w:val="003119CB"/>
    <w:rsid w:val="00314193"/>
    <w:rsid w:val="00314788"/>
    <w:rsid w:val="003150E9"/>
    <w:rsid w:val="003155E1"/>
    <w:rsid w:val="0031645B"/>
    <w:rsid w:val="0031729E"/>
    <w:rsid w:val="00317370"/>
    <w:rsid w:val="00317BB4"/>
    <w:rsid w:val="003208B0"/>
    <w:rsid w:val="003209E7"/>
    <w:rsid w:val="00320BF4"/>
    <w:rsid w:val="00321944"/>
    <w:rsid w:val="00322179"/>
    <w:rsid w:val="00323131"/>
    <w:rsid w:val="003235DE"/>
    <w:rsid w:val="00323B06"/>
    <w:rsid w:val="00323E85"/>
    <w:rsid w:val="003241EA"/>
    <w:rsid w:val="00324A60"/>
    <w:rsid w:val="00324C0F"/>
    <w:rsid w:val="0032593C"/>
    <w:rsid w:val="00325CFA"/>
    <w:rsid w:val="00325DF0"/>
    <w:rsid w:val="00325F3F"/>
    <w:rsid w:val="003260AB"/>
    <w:rsid w:val="00326E9A"/>
    <w:rsid w:val="003272BD"/>
    <w:rsid w:val="003310A8"/>
    <w:rsid w:val="00331725"/>
    <w:rsid w:val="00331CB7"/>
    <w:rsid w:val="00331D99"/>
    <w:rsid w:val="003339E8"/>
    <w:rsid w:val="00333C92"/>
    <w:rsid w:val="0033440C"/>
    <w:rsid w:val="00334D89"/>
    <w:rsid w:val="00334F35"/>
    <w:rsid w:val="003354B8"/>
    <w:rsid w:val="00336244"/>
    <w:rsid w:val="003366B8"/>
    <w:rsid w:val="003366DD"/>
    <w:rsid w:val="003369F0"/>
    <w:rsid w:val="00336C65"/>
    <w:rsid w:val="0034120C"/>
    <w:rsid w:val="00341D2F"/>
    <w:rsid w:val="00342014"/>
    <w:rsid w:val="003423DE"/>
    <w:rsid w:val="00342D5A"/>
    <w:rsid w:val="00343062"/>
    <w:rsid w:val="0034333E"/>
    <w:rsid w:val="0034400B"/>
    <w:rsid w:val="0034401A"/>
    <w:rsid w:val="003447C9"/>
    <w:rsid w:val="00344A05"/>
    <w:rsid w:val="00344BAE"/>
    <w:rsid w:val="003451A9"/>
    <w:rsid w:val="0034614C"/>
    <w:rsid w:val="003469FE"/>
    <w:rsid w:val="003471EC"/>
    <w:rsid w:val="00347EAE"/>
    <w:rsid w:val="00350E96"/>
    <w:rsid w:val="003512C4"/>
    <w:rsid w:val="00352061"/>
    <w:rsid w:val="00352267"/>
    <w:rsid w:val="00352A36"/>
    <w:rsid w:val="0035310E"/>
    <w:rsid w:val="0035460A"/>
    <w:rsid w:val="00355423"/>
    <w:rsid w:val="0035655B"/>
    <w:rsid w:val="00356C48"/>
    <w:rsid w:val="00356C8D"/>
    <w:rsid w:val="003573F3"/>
    <w:rsid w:val="003579E2"/>
    <w:rsid w:val="00360343"/>
    <w:rsid w:val="00360368"/>
    <w:rsid w:val="00361CE1"/>
    <w:rsid w:val="00361F7B"/>
    <w:rsid w:val="003625CD"/>
    <w:rsid w:val="00362B21"/>
    <w:rsid w:val="00362D25"/>
    <w:rsid w:val="00362DE6"/>
    <w:rsid w:val="00362E84"/>
    <w:rsid w:val="00363B48"/>
    <w:rsid w:val="00364571"/>
    <w:rsid w:val="003651D8"/>
    <w:rsid w:val="0036520A"/>
    <w:rsid w:val="003652C1"/>
    <w:rsid w:val="00365599"/>
    <w:rsid w:val="00365DFE"/>
    <w:rsid w:val="0036603F"/>
    <w:rsid w:val="00366728"/>
    <w:rsid w:val="00367937"/>
    <w:rsid w:val="00370368"/>
    <w:rsid w:val="00370AE8"/>
    <w:rsid w:val="00373608"/>
    <w:rsid w:val="00373F9C"/>
    <w:rsid w:val="00375537"/>
    <w:rsid w:val="003762DA"/>
    <w:rsid w:val="00377732"/>
    <w:rsid w:val="00377B5D"/>
    <w:rsid w:val="00380514"/>
    <w:rsid w:val="00380DE2"/>
    <w:rsid w:val="00381174"/>
    <w:rsid w:val="00381FCD"/>
    <w:rsid w:val="003826B6"/>
    <w:rsid w:val="0038323D"/>
    <w:rsid w:val="003833F1"/>
    <w:rsid w:val="003834F4"/>
    <w:rsid w:val="003859CD"/>
    <w:rsid w:val="00385B39"/>
    <w:rsid w:val="003862CD"/>
    <w:rsid w:val="00386345"/>
    <w:rsid w:val="00386BD7"/>
    <w:rsid w:val="00387582"/>
    <w:rsid w:val="00387F68"/>
    <w:rsid w:val="00390628"/>
    <w:rsid w:val="003907EE"/>
    <w:rsid w:val="00390D3F"/>
    <w:rsid w:val="00390DCD"/>
    <w:rsid w:val="00391406"/>
    <w:rsid w:val="003919CE"/>
    <w:rsid w:val="00391F02"/>
    <w:rsid w:val="00391FC0"/>
    <w:rsid w:val="00392C08"/>
    <w:rsid w:val="0039352E"/>
    <w:rsid w:val="003942F3"/>
    <w:rsid w:val="00395B73"/>
    <w:rsid w:val="00395D71"/>
    <w:rsid w:val="00396F26"/>
    <w:rsid w:val="00397E38"/>
    <w:rsid w:val="003A0415"/>
    <w:rsid w:val="003A0818"/>
    <w:rsid w:val="003A0B03"/>
    <w:rsid w:val="003A1444"/>
    <w:rsid w:val="003A20FB"/>
    <w:rsid w:val="003A25B5"/>
    <w:rsid w:val="003A2D02"/>
    <w:rsid w:val="003A2D28"/>
    <w:rsid w:val="003A3294"/>
    <w:rsid w:val="003A33CF"/>
    <w:rsid w:val="003A37ED"/>
    <w:rsid w:val="003A4414"/>
    <w:rsid w:val="003A4577"/>
    <w:rsid w:val="003A5C29"/>
    <w:rsid w:val="003A6845"/>
    <w:rsid w:val="003A724C"/>
    <w:rsid w:val="003A72FC"/>
    <w:rsid w:val="003A74E7"/>
    <w:rsid w:val="003A761C"/>
    <w:rsid w:val="003A7B2E"/>
    <w:rsid w:val="003A7C8E"/>
    <w:rsid w:val="003B0124"/>
    <w:rsid w:val="003B1CA5"/>
    <w:rsid w:val="003B2961"/>
    <w:rsid w:val="003B2E5C"/>
    <w:rsid w:val="003B2ED1"/>
    <w:rsid w:val="003B361C"/>
    <w:rsid w:val="003B38DC"/>
    <w:rsid w:val="003B391A"/>
    <w:rsid w:val="003B416D"/>
    <w:rsid w:val="003B4562"/>
    <w:rsid w:val="003B4ED6"/>
    <w:rsid w:val="003B5A72"/>
    <w:rsid w:val="003C00B1"/>
    <w:rsid w:val="003C02C7"/>
    <w:rsid w:val="003C137A"/>
    <w:rsid w:val="003C1867"/>
    <w:rsid w:val="003C1C75"/>
    <w:rsid w:val="003C2CAB"/>
    <w:rsid w:val="003C369D"/>
    <w:rsid w:val="003C36B2"/>
    <w:rsid w:val="003C395B"/>
    <w:rsid w:val="003C461F"/>
    <w:rsid w:val="003C567D"/>
    <w:rsid w:val="003C5B51"/>
    <w:rsid w:val="003C607C"/>
    <w:rsid w:val="003C67C1"/>
    <w:rsid w:val="003D0B3F"/>
    <w:rsid w:val="003D16E7"/>
    <w:rsid w:val="003D1D03"/>
    <w:rsid w:val="003D4648"/>
    <w:rsid w:val="003D4754"/>
    <w:rsid w:val="003D4FCF"/>
    <w:rsid w:val="003D61FF"/>
    <w:rsid w:val="003D62DF"/>
    <w:rsid w:val="003D6846"/>
    <w:rsid w:val="003D7797"/>
    <w:rsid w:val="003D7B3F"/>
    <w:rsid w:val="003D7FB6"/>
    <w:rsid w:val="003E074B"/>
    <w:rsid w:val="003E0890"/>
    <w:rsid w:val="003E0A0B"/>
    <w:rsid w:val="003E0A20"/>
    <w:rsid w:val="003E0CCC"/>
    <w:rsid w:val="003E10E3"/>
    <w:rsid w:val="003E1299"/>
    <w:rsid w:val="003E174B"/>
    <w:rsid w:val="003E2274"/>
    <w:rsid w:val="003E2EF5"/>
    <w:rsid w:val="003E4E2C"/>
    <w:rsid w:val="003E54A5"/>
    <w:rsid w:val="003E54A7"/>
    <w:rsid w:val="003E5523"/>
    <w:rsid w:val="003E5BA5"/>
    <w:rsid w:val="003E69E9"/>
    <w:rsid w:val="003E77E1"/>
    <w:rsid w:val="003F20D0"/>
    <w:rsid w:val="003F2773"/>
    <w:rsid w:val="003F2CDB"/>
    <w:rsid w:val="003F39AA"/>
    <w:rsid w:val="003F5716"/>
    <w:rsid w:val="003F66EA"/>
    <w:rsid w:val="003F686F"/>
    <w:rsid w:val="003F6EAB"/>
    <w:rsid w:val="003F752E"/>
    <w:rsid w:val="003F7E5E"/>
    <w:rsid w:val="00400486"/>
    <w:rsid w:val="004011AB"/>
    <w:rsid w:val="00401248"/>
    <w:rsid w:val="0040177A"/>
    <w:rsid w:val="00401CE1"/>
    <w:rsid w:val="00401DA3"/>
    <w:rsid w:val="00401E63"/>
    <w:rsid w:val="004028DD"/>
    <w:rsid w:val="00402B39"/>
    <w:rsid w:val="0040302A"/>
    <w:rsid w:val="00403360"/>
    <w:rsid w:val="004036AC"/>
    <w:rsid w:val="00403E58"/>
    <w:rsid w:val="00403F16"/>
    <w:rsid w:val="0040443E"/>
    <w:rsid w:val="00405A90"/>
    <w:rsid w:val="00406CE7"/>
    <w:rsid w:val="004070F8"/>
    <w:rsid w:val="00407565"/>
    <w:rsid w:val="00407BF8"/>
    <w:rsid w:val="00410D86"/>
    <w:rsid w:val="004115CD"/>
    <w:rsid w:val="00411D28"/>
    <w:rsid w:val="00411D78"/>
    <w:rsid w:val="004120F5"/>
    <w:rsid w:val="0041277F"/>
    <w:rsid w:val="004134BB"/>
    <w:rsid w:val="0041427F"/>
    <w:rsid w:val="00416E1E"/>
    <w:rsid w:val="00417034"/>
    <w:rsid w:val="0041794D"/>
    <w:rsid w:val="004205C9"/>
    <w:rsid w:val="00420E10"/>
    <w:rsid w:val="00421642"/>
    <w:rsid w:val="0042165D"/>
    <w:rsid w:val="0042199C"/>
    <w:rsid w:val="004224F1"/>
    <w:rsid w:val="004229A9"/>
    <w:rsid w:val="00422C12"/>
    <w:rsid w:val="00424C95"/>
    <w:rsid w:val="00424E12"/>
    <w:rsid w:val="004257BE"/>
    <w:rsid w:val="00426156"/>
    <w:rsid w:val="004262A0"/>
    <w:rsid w:val="0043046A"/>
    <w:rsid w:val="00430D37"/>
    <w:rsid w:val="004310FD"/>
    <w:rsid w:val="00431462"/>
    <w:rsid w:val="004317E1"/>
    <w:rsid w:val="00431AB7"/>
    <w:rsid w:val="00432072"/>
    <w:rsid w:val="0043242B"/>
    <w:rsid w:val="00432BCC"/>
    <w:rsid w:val="004334CC"/>
    <w:rsid w:val="0043360A"/>
    <w:rsid w:val="00433D1D"/>
    <w:rsid w:val="0043422A"/>
    <w:rsid w:val="00434445"/>
    <w:rsid w:val="00434BC2"/>
    <w:rsid w:val="00434BCE"/>
    <w:rsid w:val="00434CA3"/>
    <w:rsid w:val="0043581A"/>
    <w:rsid w:val="004362C9"/>
    <w:rsid w:val="00436B01"/>
    <w:rsid w:val="00437968"/>
    <w:rsid w:val="00437DFD"/>
    <w:rsid w:val="004406AB"/>
    <w:rsid w:val="00440E14"/>
    <w:rsid w:val="00441211"/>
    <w:rsid w:val="00441421"/>
    <w:rsid w:val="00441CCF"/>
    <w:rsid w:val="00442CCB"/>
    <w:rsid w:val="00443433"/>
    <w:rsid w:val="004440CD"/>
    <w:rsid w:val="0044552A"/>
    <w:rsid w:val="00445AAE"/>
    <w:rsid w:val="00445B25"/>
    <w:rsid w:val="00445F25"/>
    <w:rsid w:val="0044646F"/>
    <w:rsid w:val="00446D66"/>
    <w:rsid w:val="00446FF9"/>
    <w:rsid w:val="0044746A"/>
    <w:rsid w:val="00447B25"/>
    <w:rsid w:val="00451190"/>
    <w:rsid w:val="004518C7"/>
    <w:rsid w:val="00451DCB"/>
    <w:rsid w:val="004520CC"/>
    <w:rsid w:val="00452214"/>
    <w:rsid w:val="00452874"/>
    <w:rsid w:val="00452EDD"/>
    <w:rsid w:val="00453B52"/>
    <w:rsid w:val="004547D3"/>
    <w:rsid w:val="00454D44"/>
    <w:rsid w:val="00457E1C"/>
    <w:rsid w:val="004606E6"/>
    <w:rsid w:val="00460B6A"/>
    <w:rsid w:val="004616DF"/>
    <w:rsid w:val="00461CFA"/>
    <w:rsid w:val="00461EA0"/>
    <w:rsid w:val="0046243E"/>
    <w:rsid w:val="00463AD8"/>
    <w:rsid w:val="00466569"/>
    <w:rsid w:val="00466E65"/>
    <w:rsid w:val="00467022"/>
    <w:rsid w:val="004678D6"/>
    <w:rsid w:val="00467ECE"/>
    <w:rsid w:val="00470BAD"/>
    <w:rsid w:val="00470EFE"/>
    <w:rsid w:val="0047112F"/>
    <w:rsid w:val="004717C2"/>
    <w:rsid w:val="00471921"/>
    <w:rsid w:val="00471A35"/>
    <w:rsid w:val="00471AFC"/>
    <w:rsid w:val="00472B66"/>
    <w:rsid w:val="00473AD3"/>
    <w:rsid w:val="0047404D"/>
    <w:rsid w:val="00474CE9"/>
    <w:rsid w:val="00474F0A"/>
    <w:rsid w:val="00475888"/>
    <w:rsid w:val="00476B08"/>
    <w:rsid w:val="00476B8B"/>
    <w:rsid w:val="00477CE4"/>
    <w:rsid w:val="004800A5"/>
    <w:rsid w:val="00481966"/>
    <w:rsid w:val="00482300"/>
    <w:rsid w:val="004827D6"/>
    <w:rsid w:val="004829C8"/>
    <w:rsid w:val="00482A41"/>
    <w:rsid w:val="004830A4"/>
    <w:rsid w:val="004834F7"/>
    <w:rsid w:val="0048356A"/>
    <w:rsid w:val="00484354"/>
    <w:rsid w:val="0048444C"/>
    <w:rsid w:val="00485905"/>
    <w:rsid w:val="00485BFD"/>
    <w:rsid w:val="00486285"/>
    <w:rsid w:val="00486F23"/>
    <w:rsid w:val="00486F65"/>
    <w:rsid w:val="00487818"/>
    <w:rsid w:val="00487934"/>
    <w:rsid w:val="00490520"/>
    <w:rsid w:val="00490BE4"/>
    <w:rsid w:val="00490DF2"/>
    <w:rsid w:val="00491AAC"/>
    <w:rsid w:val="00491EA4"/>
    <w:rsid w:val="0049230B"/>
    <w:rsid w:val="00492393"/>
    <w:rsid w:val="00494451"/>
    <w:rsid w:val="0049489C"/>
    <w:rsid w:val="00494964"/>
    <w:rsid w:val="0049563E"/>
    <w:rsid w:val="00496EF8"/>
    <w:rsid w:val="00497391"/>
    <w:rsid w:val="004975E0"/>
    <w:rsid w:val="004A0712"/>
    <w:rsid w:val="004A0DA3"/>
    <w:rsid w:val="004A1482"/>
    <w:rsid w:val="004A1C8B"/>
    <w:rsid w:val="004A268B"/>
    <w:rsid w:val="004A2F06"/>
    <w:rsid w:val="004A3D39"/>
    <w:rsid w:val="004A480B"/>
    <w:rsid w:val="004A48CF"/>
    <w:rsid w:val="004A4918"/>
    <w:rsid w:val="004A53C5"/>
    <w:rsid w:val="004A5DF8"/>
    <w:rsid w:val="004A62FD"/>
    <w:rsid w:val="004A7044"/>
    <w:rsid w:val="004A75B0"/>
    <w:rsid w:val="004A7F17"/>
    <w:rsid w:val="004B0D30"/>
    <w:rsid w:val="004B0FB8"/>
    <w:rsid w:val="004B171D"/>
    <w:rsid w:val="004B187C"/>
    <w:rsid w:val="004B223E"/>
    <w:rsid w:val="004B4670"/>
    <w:rsid w:val="004B5158"/>
    <w:rsid w:val="004B5160"/>
    <w:rsid w:val="004B52E1"/>
    <w:rsid w:val="004B5B49"/>
    <w:rsid w:val="004B6225"/>
    <w:rsid w:val="004B64DD"/>
    <w:rsid w:val="004B6B0B"/>
    <w:rsid w:val="004C0A26"/>
    <w:rsid w:val="004C0D8D"/>
    <w:rsid w:val="004C1D20"/>
    <w:rsid w:val="004C1DCF"/>
    <w:rsid w:val="004C2518"/>
    <w:rsid w:val="004C2F5A"/>
    <w:rsid w:val="004C2FFA"/>
    <w:rsid w:val="004C3A80"/>
    <w:rsid w:val="004C3C56"/>
    <w:rsid w:val="004C44FF"/>
    <w:rsid w:val="004C456B"/>
    <w:rsid w:val="004C5446"/>
    <w:rsid w:val="004C57A4"/>
    <w:rsid w:val="004C57F9"/>
    <w:rsid w:val="004C71F0"/>
    <w:rsid w:val="004C7220"/>
    <w:rsid w:val="004C75C7"/>
    <w:rsid w:val="004D0665"/>
    <w:rsid w:val="004D0A21"/>
    <w:rsid w:val="004D0B97"/>
    <w:rsid w:val="004D1268"/>
    <w:rsid w:val="004D1425"/>
    <w:rsid w:val="004D147B"/>
    <w:rsid w:val="004D1E39"/>
    <w:rsid w:val="004D20BC"/>
    <w:rsid w:val="004D26FB"/>
    <w:rsid w:val="004D2A0E"/>
    <w:rsid w:val="004D51C2"/>
    <w:rsid w:val="004D5B3B"/>
    <w:rsid w:val="004D5C97"/>
    <w:rsid w:val="004D64B7"/>
    <w:rsid w:val="004D6F45"/>
    <w:rsid w:val="004D707C"/>
    <w:rsid w:val="004E04A9"/>
    <w:rsid w:val="004E0E33"/>
    <w:rsid w:val="004E0EEE"/>
    <w:rsid w:val="004E2A34"/>
    <w:rsid w:val="004E32AB"/>
    <w:rsid w:val="004E41AC"/>
    <w:rsid w:val="004E45DF"/>
    <w:rsid w:val="004E4FD7"/>
    <w:rsid w:val="004E5154"/>
    <w:rsid w:val="004E517F"/>
    <w:rsid w:val="004E5752"/>
    <w:rsid w:val="004E6687"/>
    <w:rsid w:val="004E6951"/>
    <w:rsid w:val="004E6E00"/>
    <w:rsid w:val="004E75D2"/>
    <w:rsid w:val="004F097E"/>
    <w:rsid w:val="004F2ED1"/>
    <w:rsid w:val="004F3357"/>
    <w:rsid w:val="004F4151"/>
    <w:rsid w:val="004F4188"/>
    <w:rsid w:val="004F43F7"/>
    <w:rsid w:val="004F4564"/>
    <w:rsid w:val="004F4BA9"/>
    <w:rsid w:val="004F666A"/>
    <w:rsid w:val="004F6958"/>
    <w:rsid w:val="004F6B10"/>
    <w:rsid w:val="004F6E01"/>
    <w:rsid w:val="0050059D"/>
    <w:rsid w:val="0050097D"/>
    <w:rsid w:val="00500984"/>
    <w:rsid w:val="00501805"/>
    <w:rsid w:val="005019D3"/>
    <w:rsid w:val="005029A8"/>
    <w:rsid w:val="005033CC"/>
    <w:rsid w:val="00503F57"/>
    <w:rsid w:val="00504A7B"/>
    <w:rsid w:val="00504B82"/>
    <w:rsid w:val="00504C74"/>
    <w:rsid w:val="00504D04"/>
    <w:rsid w:val="00504E65"/>
    <w:rsid w:val="00505A43"/>
    <w:rsid w:val="00505AB3"/>
    <w:rsid w:val="00505ED7"/>
    <w:rsid w:val="005063C0"/>
    <w:rsid w:val="0050668F"/>
    <w:rsid w:val="00506A49"/>
    <w:rsid w:val="00506AE5"/>
    <w:rsid w:val="00507150"/>
    <w:rsid w:val="0050739F"/>
    <w:rsid w:val="00510374"/>
    <w:rsid w:val="005105C2"/>
    <w:rsid w:val="00511539"/>
    <w:rsid w:val="00511D1A"/>
    <w:rsid w:val="0051201F"/>
    <w:rsid w:val="005128AB"/>
    <w:rsid w:val="0051309B"/>
    <w:rsid w:val="00514ED5"/>
    <w:rsid w:val="005154A1"/>
    <w:rsid w:val="00516A4E"/>
    <w:rsid w:val="005172E4"/>
    <w:rsid w:val="00517329"/>
    <w:rsid w:val="00517DF5"/>
    <w:rsid w:val="0052053A"/>
    <w:rsid w:val="0052136E"/>
    <w:rsid w:val="0052329E"/>
    <w:rsid w:val="005235FF"/>
    <w:rsid w:val="00523905"/>
    <w:rsid w:val="00523C60"/>
    <w:rsid w:val="005245D9"/>
    <w:rsid w:val="005269A6"/>
    <w:rsid w:val="00526BA1"/>
    <w:rsid w:val="00527B74"/>
    <w:rsid w:val="005307ED"/>
    <w:rsid w:val="00530824"/>
    <w:rsid w:val="005314AA"/>
    <w:rsid w:val="00531519"/>
    <w:rsid w:val="00532048"/>
    <w:rsid w:val="00533E23"/>
    <w:rsid w:val="005352F6"/>
    <w:rsid w:val="00536665"/>
    <w:rsid w:val="0053685C"/>
    <w:rsid w:val="00536B45"/>
    <w:rsid w:val="00536BB8"/>
    <w:rsid w:val="005377BB"/>
    <w:rsid w:val="005404F2"/>
    <w:rsid w:val="0054161D"/>
    <w:rsid w:val="00541D25"/>
    <w:rsid w:val="00541D83"/>
    <w:rsid w:val="005426E7"/>
    <w:rsid w:val="00544E5E"/>
    <w:rsid w:val="005451DC"/>
    <w:rsid w:val="00545735"/>
    <w:rsid w:val="00545A07"/>
    <w:rsid w:val="0054786E"/>
    <w:rsid w:val="00550342"/>
    <w:rsid w:val="00550820"/>
    <w:rsid w:val="00551783"/>
    <w:rsid w:val="00552F5F"/>
    <w:rsid w:val="005539D4"/>
    <w:rsid w:val="005541B7"/>
    <w:rsid w:val="0055483E"/>
    <w:rsid w:val="00554B6C"/>
    <w:rsid w:val="00555342"/>
    <w:rsid w:val="005555D6"/>
    <w:rsid w:val="005563D0"/>
    <w:rsid w:val="00556FDE"/>
    <w:rsid w:val="00557872"/>
    <w:rsid w:val="00557D6C"/>
    <w:rsid w:val="005600FB"/>
    <w:rsid w:val="00562074"/>
    <w:rsid w:val="00562FB3"/>
    <w:rsid w:val="005631C4"/>
    <w:rsid w:val="0056398C"/>
    <w:rsid w:val="00563C06"/>
    <w:rsid w:val="005660BF"/>
    <w:rsid w:val="00566986"/>
    <w:rsid w:val="005672FC"/>
    <w:rsid w:val="0057017E"/>
    <w:rsid w:val="0057061D"/>
    <w:rsid w:val="005722A3"/>
    <w:rsid w:val="00572B91"/>
    <w:rsid w:val="00574759"/>
    <w:rsid w:val="00574771"/>
    <w:rsid w:val="0057611D"/>
    <w:rsid w:val="00576DD4"/>
    <w:rsid w:val="00576E85"/>
    <w:rsid w:val="00577087"/>
    <w:rsid w:val="005777E0"/>
    <w:rsid w:val="00577BE0"/>
    <w:rsid w:val="00580047"/>
    <w:rsid w:val="00580305"/>
    <w:rsid w:val="00580F64"/>
    <w:rsid w:val="00581575"/>
    <w:rsid w:val="00581D63"/>
    <w:rsid w:val="00582301"/>
    <w:rsid w:val="00582B47"/>
    <w:rsid w:val="005845AC"/>
    <w:rsid w:val="005857BE"/>
    <w:rsid w:val="00586DC5"/>
    <w:rsid w:val="00587D78"/>
    <w:rsid w:val="00590945"/>
    <w:rsid w:val="005916D5"/>
    <w:rsid w:val="005927A8"/>
    <w:rsid w:val="00594826"/>
    <w:rsid w:val="005948DA"/>
    <w:rsid w:val="00595553"/>
    <w:rsid w:val="00597357"/>
    <w:rsid w:val="0059766A"/>
    <w:rsid w:val="00597756"/>
    <w:rsid w:val="00597B4A"/>
    <w:rsid w:val="00597CDC"/>
    <w:rsid w:val="005A020E"/>
    <w:rsid w:val="005A0BB1"/>
    <w:rsid w:val="005A1039"/>
    <w:rsid w:val="005A27E6"/>
    <w:rsid w:val="005A5426"/>
    <w:rsid w:val="005A596D"/>
    <w:rsid w:val="005A59D1"/>
    <w:rsid w:val="005A5A1B"/>
    <w:rsid w:val="005A5A5E"/>
    <w:rsid w:val="005A607C"/>
    <w:rsid w:val="005A6608"/>
    <w:rsid w:val="005A689A"/>
    <w:rsid w:val="005A6E40"/>
    <w:rsid w:val="005B0E09"/>
    <w:rsid w:val="005B1CE4"/>
    <w:rsid w:val="005B1DE7"/>
    <w:rsid w:val="005B1DF2"/>
    <w:rsid w:val="005B54E1"/>
    <w:rsid w:val="005B5550"/>
    <w:rsid w:val="005B5EEC"/>
    <w:rsid w:val="005B63FA"/>
    <w:rsid w:val="005B6537"/>
    <w:rsid w:val="005B6804"/>
    <w:rsid w:val="005B6ABE"/>
    <w:rsid w:val="005B6DCC"/>
    <w:rsid w:val="005B7C92"/>
    <w:rsid w:val="005C0310"/>
    <w:rsid w:val="005C29A7"/>
    <w:rsid w:val="005C2A5D"/>
    <w:rsid w:val="005C2DD3"/>
    <w:rsid w:val="005C31FA"/>
    <w:rsid w:val="005C335C"/>
    <w:rsid w:val="005C3BEC"/>
    <w:rsid w:val="005C4F71"/>
    <w:rsid w:val="005C522D"/>
    <w:rsid w:val="005C5BA0"/>
    <w:rsid w:val="005C5E77"/>
    <w:rsid w:val="005C7108"/>
    <w:rsid w:val="005C73EA"/>
    <w:rsid w:val="005C7B18"/>
    <w:rsid w:val="005D129A"/>
    <w:rsid w:val="005D18AE"/>
    <w:rsid w:val="005D1A83"/>
    <w:rsid w:val="005D1AD9"/>
    <w:rsid w:val="005D1EBE"/>
    <w:rsid w:val="005D20FD"/>
    <w:rsid w:val="005D2348"/>
    <w:rsid w:val="005D261A"/>
    <w:rsid w:val="005D2899"/>
    <w:rsid w:val="005D4641"/>
    <w:rsid w:val="005D4684"/>
    <w:rsid w:val="005D5261"/>
    <w:rsid w:val="005D5358"/>
    <w:rsid w:val="005D5637"/>
    <w:rsid w:val="005D60E0"/>
    <w:rsid w:val="005D75D3"/>
    <w:rsid w:val="005D7DA7"/>
    <w:rsid w:val="005D7F90"/>
    <w:rsid w:val="005E0D4A"/>
    <w:rsid w:val="005E1A3E"/>
    <w:rsid w:val="005E1E6C"/>
    <w:rsid w:val="005E2204"/>
    <w:rsid w:val="005E2C4E"/>
    <w:rsid w:val="005E475E"/>
    <w:rsid w:val="005E569B"/>
    <w:rsid w:val="005E6218"/>
    <w:rsid w:val="005E6AB3"/>
    <w:rsid w:val="005E7202"/>
    <w:rsid w:val="005F0D4F"/>
    <w:rsid w:val="005F10A9"/>
    <w:rsid w:val="005F11B8"/>
    <w:rsid w:val="005F16FF"/>
    <w:rsid w:val="005F1BD1"/>
    <w:rsid w:val="005F2464"/>
    <w:rsid w:val="005F367B"/>
    <w:rsid w:val="005F52FF"/>
    <w:rsid w:val="005F537C"/>
    <w:rsid w:val="005F5600"/>
    <w:rsid w:val="005F5AD2"/>
    <w:rsid w:val="005F6755"/>
    <w:rsid w:val="005F6831"/>
    <w:rsid w:val="005F6D30"/>
    <w:rsid w:val="005F6EBF"/>
    <w:rsid w:val="005F7E75"/>
    <w:rsid w:val="00600E95"/>
    <w:rsid w:val="00600F61"/>
    <w:rsid w:val="00601423"/>
    <w:rsid w:val="006017EB"/>
    <w:rsid w:val="00601AFB"/>
    <w:rsid w:val="006029B8"/>
    <w:rsid w:val="00602D08"/>
    <w:rsid w:val="0060305F"/>
    <w:rsid w:val="00603303"/>
    <w:rsid w:val="00603DAC"/>
    <w:rsid w:val="006047CF"/>
    <w:rsid w:val="00604822"/>
    <w:rsid w:val="006048B1"/>
    <w:rsid w:val="00604B64"/>
    <w:rsid w:val="00605E47"/>
    <w:rsid w:val="006061DD"/>
    <w:rsid w:val="00606CC2"/>
    <w:rsid w:val="00607033"/>
    <w:rsid w:val="006074A8"/>
    <w:rsid w:val="00607CB0"/>
    <w:rsid w:val="00607F63"/>
    <w:rsid w:val="00610455"/>
    <w:rsid w:val="00610474"/>
    <w:rsid w:val="00610482"/>
    <w:rsid w:val="00610643"/>
    <w:rsid w:val="00610846"/>
    <w:rsid w:val="00611125"/>
    <w:rsid w:val="006119D2"/>
    <w:rsid w:val="00611BE3"/>
    <w:rsid w:val="00612274"/>
    <w:rsid w:val="00612B90"/>
    <w:rsid w:val="00613A2B"/>
    <w:rsid w:val="00614620"/>
    <w:rsid w:val="006147A6"/>
    <w:rsid w:val="0061531A"/>
    <w:rsid w:val="00615D6F"/>
    <w:rsid w:val="00616AAA"/>
    <w:rsid w:val="006178B1"/>
    <w:rsid w:val="00617B73"/>
    <w:rsid w:val="0062166A"/>
    <w:rsid w:val="00621EDD"/>
    <w:rsid w:val="0062236E"/>
    <w:rsid w:val="00622FBB"/>
    <w:rsid w:val="00623720"/>
    <w:rsid w:val="00623A41"/>
    <w:rsid w:val="00623BEE"/>
    <w:rsid w:val="00623F22"/>
    <w:rsid w:val="006250AB"/>
    <w:rsid w:val="00626E7E"/>
    <w:rsid w:val="0062787D"/>
    <w:rsid w:val="006320C7"/>
    <w:rsid w:val="00633ED8"/>
    <w:rsid w:val="00634015"/>
    <w:rsid w:val="00634E30"/>
    <w:rsid w:val="00635675"/>
    <w:rsid w:val="00635AAD"/>
    <w:rsid w:val="00635E67"/>
    <w:rsid w:val="00636A42"/>
    <w:rsid w:val="00637110"/>
    <w:rsid w:val="0063748E"/>
    <w:rsid w:val="00637FB2"/>
    <w:rsid w:val="00640265"/>
    <w:rsid w:val="0064087E"/>
    <w:rsid w:val="006408C4"/>
    <w:rsid w:val="00640F9F"/>
    <w:rsid w:val="006418F7"/>
    <w:rsid w:val="00641BDD"/>
    <w:rsid w:val="00642A1A"/>
    <w:rsid w:val="0064345F"/>
    <w:rsid w:val="00644196"/>
    <w:rsid w:val="0064468B"/>
    <w:rsid w:val="00644EF9"/>
    <w:rsid w:val="00645E08"/>
    <w:rsid w:val="00646274"/>
    <w:rsid w:val="006463EF"/>
    <w:rsid w:val="00647F0B"/>
    <w:rsid w:val="00650B24"/>
    <w:rsid w:val="00650C24"/>
    <w:rsid w:val="00651F57"/>
    <w:rsid w:val="0065227F"/>
    <w:rsid w:val="00652624"/>
    <w:rsid w:val="00653668"/>
    <w:rsid w:val="00653DBF"/>
    <w:rsid w:val="00654D1E"/>
    <w:rsid w:val="00654E3B"/>
    <w:rsid w:val="00654E80"/>
    <w:rsid w:val="00656094"/>
    <w:rsid w:val="00656469"/>
    <w:rsid w:val="0065659F"/>
    <w:rsid w:val="006576D1"/>
    <w:rsid w:val="00657D9C"/>
    <w:rsid w:val="00660097"/>
    <w:rsid w:val="00662560"/>
    <w:rsid w:val="006634D0"/>
    <w:rsid w:val="0066357D"/>
    <w:rsid w:val="00663AF3"/>
    <w:rsid w:val="00664991"/>
    <w:rsid w:val="006666A4"/>
    <w:rsid w:val="00667A52"/>
    <w:rsid w:val="00670952"/>
    <w:rsid w:val="00670A14"/>
    <w:rsid w:val="00670D14"/>
    <w:rsid w:val="0067307C"/>
    <w:rsid w:val="006734C5"/>
    <w:rsid w:val="00673803"/>
    <w:rsid w:val="0067510F"/>
    <w:rsid w:val="0067580E"/>
    <w:rsid w:val="00675F0D"/>
    <w:rsid w:val="00677409"/>
    <w:rsid w:val="00680693"/>
    <w:rsid w:val="006811F7"/>
    <w:rsid w:val="006814D0"/>
    <w:rsid w:val="006817A1"/>
    <w:rsid w:val="006817AE"/>
    <w:rsid w:val="00681D8F"/>
    <w:rsid w:val="00682F3A"/>
    <w:rsid w:val="00683753"/>
    <w:rsid w:val="00683827"/>
    <w:rsid w:val="00683F9B"/>
    <w:rsid w:val="006843D2"/>
    <w:rsid w:val="00684D75"/>
    <w:rsid w:val="006852F2"/>
    <w:rsid w:val="00685484"/>
    <w:rsid w:val="006862BB"/>
    <w:rsid w:val="00686419"/>
    <w:rsid w:val="00686490"/>
    <w:rsid w:val="00686E99"/>
    <w:rsid w:val="00687183"/>
    <w:rsid w:val="006873A2"/>
    <w:rsid w:val="0068775D"/>
    <w:rsid w:val="00687785"/>
    <w:rsid w:val="00687EC9"/>
    <w:rsid w:val="00690659"/>
    <w:rsid w:val="0069076D"/>
    <w:rsid w:val="00691960"/>
    <w:rsid w:val="00691D98"/>
    <w:rsid w:val="00692158"/>
    <w:rsid w:val="00692580"/>
    <w:rsid w:val="00692A55"/>
    <w:rsid w:val="006930CE"/>
    <w:rsid w:val="00693EFD"/>
    <w:rsid w:val="00694638"/>
    <w:rsid w:val="00696DD3"/>
    <w:rsid w:val="00696EC5"/>
    <w:rsid w:val="00697197"/>
    <w:rsid w:val="00697A4C"/>
    <w:rsid w:val="006A0BCE"/>
    <w:rsid w:val="006A0D42"/>
    <w:rsid w:val="006A0E74"/>
    <w:rsid w:val="006A0FB5"/>
    <w:rsid w:val="006A1027"/>
    <w:rsid w:val="006A1E05"/>
    <w:rsid w:val="006A2231"/>
    <w:rsid w:val="006A2661"/>
    <w:rsid w:val="006A3058"/>
    <w:rsid w:val="006A30F2"/>
    <w:rsid w:val="006A3474"/>
    <w:rsid w:val="006A3999"/>
    <w:rsid w:val="006A3E32"/>
    <w:rsid w:val="006A44F9"/>
    <w:rsid w:val="006A4AB7"/>
    <w:rsid w:val="006A52E4"/>
    <w:rsid w:val="006A5325"/>
    <w:rsid w:val="006A5D60"/>
    <w:rsid w:val="006A7361"/>
    <w:rsid w:val="006A7820"/>
    <w:rsid w:val="006A7990"/>
    <w:rsid w:val="006A7AAC"/>
    <w:rsid w:val="006A7BDC"/>
    <w:rsid w:val="006B0009"/>
    <w:rsid w:val="006B0212"/>
    <w:rsid w:val="006B11BD"/>
    <w:rsid w:val="006B184C"/>
    <w:rsid w:val="006B2892"/>
    <w:rsid w:val="006B2C91"/>
    <w:rsid w:val="006B4206"/>
    <w:rsid w:val="006B4938"/>
    <w:rsid w:val="006B5136"/>
    <w:rsid w:val="006B5CF2"/>
    <w:rsid w:val="006B7886"/>
    <w:rsid w:val="006C1614"/>
    <w:rsid w:val="006C19A3"/>
    <w:rsid w:val="006C2938"/>
    <w:rsid w:val="006C3320"/>
    <w:rsid w:val="006C4372"/>
    <w:rsid w:val="006C4C80"/>
    <w:rsid w:val="006C526D"/>
    <w:rsid w:val="006C6538"/>
    <w:rsid w:val="006C6701"/>
    <w:rsid w:val="006C6DFF"/>
    <w:rsid w:val="006C7CC0"/>
    <w:rsid w:val="006D05A8"/>
    <w:rsid w:val="006D0E67"/>
    <w:rsid w:val="006D0FF6"/>
    <w:rsid w:val="006D140A"/>
    <w:rsid w:val="006D210F"/>
    <w:rsid w:val="006D2196"/>
    <w:rsid w:val="006D2514"/>
    <w:rsid w:val="006D292D"/>
    <w:rsid w:val="006D3D4A"/>
    <w:rsid w:val="006D4514"/>
    <w:rsid w:val="006D5251"/>
    <w:rsid w:val="006E0944"/>
    <w:rsid w:val="006E0B3F"/>
    <w:rsid w:val="006E0CD4"/>
    <w:rsid w:val="006E1061"/>
    <w:rsid w:val="006E135D"/>
    <w:rsid w:val="006E15F7"/>
    <w:rsid w:val="006E1B4F"/>
    <w:rsid w:val="006E20F0"/>
    <w:rsid w:val="006E301C"/>
    <w:rsid w:val="006E3E4E"/>
    <w:rsid w:val="006E49A3"/>
    <w:rsid w:val="006E5273"/>
    <w:rsid w:val="006E56EF"/>
    <w:rsid w:val="006E5FE4"/>
    <w:rsid w:val="006E6113"/>
    <w:rsid w:val="006E7E0B"/>
    <w:rsid w:val="006F0505"/>
    <w:rsid w:val="006F075B"/>
    <w:rsid w:val="006F11B9"/>
    <w:rsid w:val="006F14B9"/>
    <w:rsid w:val="006F1D53"/>
    <w:rsid w:val="006F223D"/>
    <w:rsid w:val="006F2282"/>
    <w:rsid w:val="006F2B34"/>
    <w:rsid w:val="006F316C"/>
    <w:rsid w:val="006F35E5"/>
    <w:rsid w:val="006F3CA3"/>
    <w:rsid w:val="006F3E4C"/>
    <w:rsid w:val="006F41E6"/>
    <w:rsid w:val="006F484D"/>
    <w:rsid w:val="006F537C"/>
    <w:rsid w:val="006F554E"/>
    <w:rsid w:val="006F593E"/>
    <w:rsid w:val="006F6727"/>
    <w:rsid w:val="006F6AAE"/>
    <w:rsid w:val="006F6FA9"/>
    <w:rsid w:val="006F71CF"/>
    <w:rsid w:val="006F75E0"/>
    <w:rsid w:val="006F7A19"/>
    <w:rsid w:val="00700E9F"/>
    <w:rsid w:val="00700FD0"/>
    <w:rsid w:val="0070156F"/>
    <w:rsid w:val="00701F81"/>
    <w:rsid w:val="00702677"/>
    <w:rsid w:val="00703327"/>
    <w:rsid w:val="00703427"/>
    <w:rsid w:val="0070394A"/>
    <w:rsid w:val="00703B15"/>
    <w:rsid w:val="00704194"/>
    <w:rsid w:val="00704592"/>
    <w:rsid w:val="00704745"/>
    <w:rsid w:val="007055B4"/>
    <w:rsid w:val="00705F66"/>
    <w:rsid w:val="0070691D"/>
    <w:rsid w:val="007071BD"/>
    <w:rsid w:val="00707495"/>
    <w:rsid w:val="00707595"/>
    <w:rsid w:val="007075D3"/>
    <w:rsid w:val="0071038A"/>
    <w:rsid w:val="007106AF"/>
    <w:rsid w:val="00710AA9"/>
    <w:rsid w:val="00710ACD"/>
    <w:rsid w:val="007113CA"/>
    <w:rsid w:val="007117D4"/>
    <w:rsid w:val="00711B8A"/>
    <w:rsid w:val="00711C99"/>
    <w:rsid w:val="00711CE3"/>
    <w:rsid w:val="007122FC"/>
    <w:rsid w:val="00712399"/>
    <w:rsid w:val="00713F5D"/>
    <w:rsid w:val="0071413E"/>
    <w:rsid w:val="007151F4"/>
    <w:rsid w:val="0071614F"/>
    <w:rsid w:val="00716351"/>
    <w:rsid w:val="0071679B"/>
    <w:rsid w:val="007169D2"/>
    <w:rsid w:val="00716EAF"/>
    <w:rsid w:val="0072070E"/>
    <w:rsid w:val="0072228C"/>
    <w:rsid w:val="007224E5"/>
    <w:rsid w:val="0072279E"/>
    <w:rsid w:val="007238A8"/>
    <w:rsid w:val="00723B39"/>
    <w:rsid w:val="00725825"/>
    <w:rsid w:val="00725A9A"/>
    <w:rsid w:val="00726025"/>
    <w:rsid w:val="0072613C"/>
    <w:rsid w:val="00726FD3"/>
    <w:rsid w:val="00726FDB"/>
    <w:rsid w:val="00727D17"/>
    <w:rsid w:val="00731FC7"/>
    <w:rsid w:val="007322BC"/>
    <w:rsid w:val="00732429"/>
    <w:rsid w:val="00732C27"/>
    <w:rsid w:val="00733431"/>
    <w:rsid w:val="007338F8"/>
    <w:rsid w:val="00733C35"/>
    <w:rsid w:val="00733FAA"/>
    <w:rsid w:val="00734FE4"/>
    <w:rsid w:val="007353AE"/>
    <w:rsid w:val="0073559F"/>
    <w:rsid w:val="00736442"/>
    <w:rsid w:val="00737221"/>
    <w:rsid w:val="0074130A"/>
    <w:rsid w:val="00741D10"/>
    <w:rsid w:val="00742477"/>
    <w:rsid w:val="00742661"/>
    <w:rsid w:val="00742AC2"/>
    <w:rsid w:val="00745247"/>
    <w:rsid w:val="00745E4F"/>
    <w:rsid w:val="00745EF1"/>
    <w:rsid w:val="00746719"/>
    <w:rsid w:val="0074729C"/>
    <w:rsid w:val="00747610"/>
    <w:rsid w:val="00747BCE"/>
    <w:rsid w:val="007504D1"/>
    <w:rsid w:val="00750BD1"/>
    <w:rsid w:val="00750C45"/>
    <w:rsid w:val="00750FE6"/>
    <w:rsid w:val="007519C9"/>
    <w:rsid w:val="00751CB8"/>
    <w:rsid w:val="00751E78"/>
    <w:rsid w:val="00753884"/>
    <w:rsid w:val="0075426D"/>
    <w:rsid w:val="00754ACA"/>
    <w:rsid w:val="00755607"/>
    <w:rsid w:val="00755D38"/>
    <w:rsid w:val="007564AE"/>
    <w:rsid w:val="00757222"/>
    <w:rsid w:val="00757BE6"/>
    <w:rsid w:val="00757F8C"/>
    <w:rsid w:val="0076029B"/>
    <w:rsid w:val="0076139D"/>
    <w:rsid w:val="00761622"/>
    <w:rsid w:val="0076185D"/>
    <w:rsid w:val="007623E6"/>
    <w:rsid w:val="00763978"/>
    <w:rsid w:val="00764054"/>
    <w:rsid w:val="00764162"/>
    <w:rsid w:val="00764ADA"/>
    <w:rsid w:val="00764B48"/>
    <w:rsid w:val="0076586E"/>
    <w:rsid w:val="00765E58"/>
    <w:rsid w:val="0076620B"/>
    <w:rsid w:val="00766A7B"/>
    <w:rsid w:val="00766BCA"/>
    <w:rsid w:val="00766C5B"/>
    <w:rsid w:val="00772B4B"/>
    <w:rsid w:val="00773533"/>
    <w:rsid w:val="00774A5C"/>
    <w:rsid w:val="007750E7"/>
    <w:rsid w:val="00776157"/>
    <w:rsid w:val="007761A9"/>
    <w:rsid w:val="0077643D"/>
    <w:rsid w:val="00777D97"/>
    <w:rsid w:val="00777FF6"/>
    <w:rsid w:val="00780B53"/>
    <w:rsid w:val="0078134A"/>
    <w:rsid w:val="0078169C"/>
    <w:rsid w:val="00781B61"/>
    <w:rsid w:val="007820B3"/>
    <w:rsid w:val="00782EBE"/>
    <w:rsid w:val="00783F39"/>
    <w:rsid w:val="00784436"/>
    <w:rsid w:val="007851B1"/>
    <w:rsid w:val="007854C8"/>
    <w:rsid w:val="007855EF"/>
    <w:rsid w:val="007866E6"/>
    <w:rsid w:val="0078722D"/>
    <w:rsid w:val="00787A7F"/>
    <w:rsid w:val="00790258"/>
    <w:rsid w:val="00790B28"/>
    <w:rsid w:val="00790BAE"/>
    <w:rsid w:val="00791346"/>
    <w:rsid w:val="007919A9"/>
    <w:rsid w:val="00791BCA"/>
    <w:rsid w:val="00792C73"/>
    <w:rsid w:val="00793745"/>
    <w:rsid w:val="007952A4"/>
    <w:rsid w:val="0079544B"/>
    <w:rsid w:val="0079567D"/>
    <w:rsid w:val="007966D8"/>
    <w:rsid w:val="00796F29"/>
    <w:rsid w:val="00797878"/>
    <w:rsid w:val="00797996"/>
    <w:rsid w:val="00797D2E"/>
    <w:rsid w:val="007A03C7"/>
    <w:rsid w:val="007A0644"/>
    <w:rsid w:val="007A086E"/>
    <w:rsid w:val="007A0A00"/>
    <w:rsid w:val="007A116B"/>
    <w:rsid w:val="007A1802"/>
    <w:rsid w:val="007A2254"/>
    <w:rsid w:val="007A230E"/>
    <w:rsid w:val="007A2A98"/>
    <w:rsid w:val="007A3589"/>
    <w:rsid w:val="007A3C31"/>
    <w:rsid w:val="007A3DF2"/>
    <w:rsid w:val="007A3E7B"/>
    <w:rsid w:val="007A5243"/>
    <w:rsid w:val="007A58A8"/>
    <w:rsid w:val="007A5E70"/>
    <w:rsid w:val="007A609D"/>
    <w:rsid w:val="007A60AA"/>
    <w:rsid w:val="007A7DFC"/>
    <w:rsid w:val="007B0C6E"/>
    <w:rsid w:val="007B1107"/>
    <w:rsid w:val="007B13FB"/>
    <w:rsid w:val="007B1843"/>
    <w:rsid w:val="007B1B47"/>
    <w:rsid w:val="007B1D6E"/>
    <w:rsid w:val="007B21C7"/>
    <w:rsid w:val="007B2496"/>
    <w:rsid w:val="007B2627"/>
    <w:rsid w:val="007B2ACD"/>
    <w:rsid w:val="007B2F9F"/>
    <w:rsid w:val="007B3447"/>
    <w:rsid w:val="007B3C5B"/>
    <w:rsid w:val="007B465F"/>
    <w:rsid w:val="007B4BE9"/>
    <w:rsid w:val="007B5B0B"/>
    <w:rsid w:val="007B6EE4"/>
    <w:rsid w:val="007B727B"/>
    <w:rsid w:val="007B7E50"/>
    <w:rsid w:val="007B7F1B"/>
    <w:rsid w:val="007C0708"/>
    <w:rsid w:val="007C0B01"/>
    <w:rsid w:val="007C0E96"/>
    <w:rsid w:val="007C1B64"/>
    <w:rsid w:val="007C26B7"/>
    <w:rsid w:val="007C3B18"/>
    <w:rsid w:val="007C628D"/>
    <w:rsid w:val="007C699C"/>
    <w:rsid w:val="007C6A28"/>
    <w:rsid w:val="007C6CF9"/>
    <w:rsid w:val="007C6F4C"/>
    <w:rsid w:val="007C77B1"/>
    <w:rsid w:val="007D09E9"/>
    <w:rsid w:val="007D109E"/>
    <w:rsid w:val="007D1A76"/>
    <w:rsid w:val="007D23D0"/>
    <w:rsid w:val="007D2546"/>
    <w:rsid w:val="007D355C"/>
    <w:rsid w:val="007D3882"/>
    <w:rsid w:val="007D4F69"/>
    <w:rsid w:val="007D5862"/>
    <w:rsid w:val="007D5D26"/>
    <w:rsid w:val="007D69A3"/>
    <w:rsid w:val="007D7254"/>
    <w:rsid w:val="007D7274"/>
    <w:rsid w:val="007D78AD"/>
    <w:rsid w:val="007D7C70"/>
    <w:rsid w:val="007D7F1A"/>
    <w:rsid w:val="007E0025"/>
    <w:rsid w:val="007E0487"/>
    <w:rsid w:val="007E0BED"/>
    <w:rsid w:val="007E130A"/>
    <w:rsid w:val="007E1606"/>
    <w:rsid w:val="007E326F"/>
    <w:rsid w:val="007E3BF6"/>
    <w:rsid w:val="007E3C29"/>
    <w:rsid w:val="007E4950"/>
    <w:rsid w:val="007E49E8"/>
    <w:rsid w:val="007E4ACA"/>
    <w:rsid w:val="007E4D29"/>
    <w:rsid w:val="007E5F52"/>
    <w:rsid w:val="007E63AF"/>
    <w:rsid w:val="007E6C69"/>
    <w:rsid w:val="007E7867"/>
    <w:rsid w:val="007E794E"/>
    <w:rsid w:val="007F0265"/>
    <w:rsid w:val="007F1471"/>
    <w:rsid w:val="007F2D73"/>
    <w:rsid w:val="007F2E46"/>
    <w:rsid w:val="007F2EDF"/>
    <w:rsid w:val="007F4370"/>
    <w:rsid w:val="007F51A8"/>
    <w:rsid w:val="007F56FC"/>
    <w:rsid w:val="007F5AB7"/>
    <w:rsid w:val="007F6BBC"/>
    <w:rsid w:val="007F6BEA"/>
    <w:rsid w:val="007F74C9"/>
    <w:rsid w:val="007F77CA"/>
    <w:rsid w:val="007F7903"/>
    <w:rsid w:val="007F7F40"/>
    <w:rsid w:val="00801EF0"/>
    <w:rsid w:val="008023C8"/>
    <w:rsid w:val="0080326A"/>
    <w:rsid w:val="00803A10"/>
    <w:rsid w:val="00803FD7"/>
    <w:rsid w:val="0080451F"/>
    <w:rsid w:val="008046A8"/>
    <w:rsid w:val="00804C71"/>
    <w:rsid w:val="00805009"/>
    <w:rsid w:val="00805429"/>
    <w:rsid w:val="0080574B"/>
    <w:rsid w:val="008058B6"/>
    <w:rsid w:val="0080614A"/>
    <w:rsid w:val="00806404"/>
    <w:rsid w:val="0081019A"/>
    <w:rsid w:val="008102A3"/>
    <w:rsid w:val="00810329"/>
    <w:rsid w:val="00810C51"/>
    <w:rsid w:val="008113F9"/>
    <w:rsid w:val="00811603"/>
    <w:rsid w:val="00813D85"/>
    <w:rsid w:val="008141BA"/>
    <w:rsid w:val="00814B88"/>
    <w:rsid w:val="00815338"/>
    <w:rsid w:val="0081626A"/>
    <w:rsid w:val="0081793C"/>
    <w:rsid w:val="008206C2"/>
    <w:rsid w:val="008220A4"/>
    <w:rsid w:val="0082267F"/>
    <w:rsid w:val="00822B7A"/>
    <w:rsid w:val="00822F48"/>
    <w:rsid w:val="0082360C"/>
    <w:rsid w:val="00824EF4"/>
    <w:rsid w:val="00825253"/>
    <w:rsid w:val="00825AE0"/>
    <w:rsid w:val="00825D1B"/>
    <w:rsid w:val="00825F5E"/>
    <w:rsid w:val="0082645E"/>
    <w:rsid w:val="008272B6"/>
    <w:rsid w:val="008272EA"/>
    <w:rsid w:val="00827EA9"/>
    <w:rsid w:val="0083033F"/>
    <w:rsid w:val="008307F4"/>
    <w:rsid w:val="00830868"/>
    <w:rsid w:val="00830C09"/>
    <w:rsid w:val="00831C99"/>
    <w:rsid w:val="008322CB"/>
    <w:rsid w:val="008328CB"/>
    <w:rsid w:val="00833532"/>
    <w:rsid w:val="008335DE"/>
    <w:rsid w:val="0083400B"/>
    <w:rsid w:val="00834FB9"/>
    <w:rsid w:val="008350C3"/>
    <w:rsid w:val="008350D1"/>
    <w:rsid w:val="008361A1"/>
    <w:rsid w:val="008363A2"/>
    <w:rsid w:val="00836E65"/>
    <w:rsid w:val="00837006"/>
    <w:rsid w:val="008378CE"/>
    <w:rsid w:val="00840FC9"/>
    <w:rsid w:val="00841414"/>
    <w:rsid w:val="00842207"/>
    <w:rsid w:val="00842899"/>
    <w:rsid w:val="00842AA5"/>
    <w:rsid w:val="00844153"/>
    <w:rsid w:val="0084445A"/>
    <w:rsid w:val="008445FF"/>
    <w:rsid w:val="00844C2D"/>
    <w:rsid w:val="00845002"/>
    <w:rsid w:val="00845983"/>
    <w:rsid w:val="00845CE0"/>
    <w:rsid w:val="00846D99"/>
    <w:rsid w:val="00847B0B"/>
    <w:rsid w:val="00847D7B"/>
    <w:rsid w:val="008509CA"/>
    <w:rsid w:val="008513F6"/>
    <w:rsid w:val="008519D0"/>
    <w:rsid w:val="00851C8A"/>
    <w:rsid w:val="0085214C"/>
    <w:rsid w:val="008524FD"/>
    <w:rsid w:val="0085261D"/>
    <w:rsid w:val="0085291B"/>
    <w:rsid w:val="008531DE"/>
    <w:rsid w:val="00853472"/>
    <w:rsid w:val="00853987"/>
    <w:rsid w:val="008542B3"/>
    <w:rsid w:val="008542D0"/>
    <w:rsid w:val="0085438B"/>
    <w:rsid w:val="008546E5"/>
    <w:rsid w:val="00854D25"/>
    <w:rsid w:val="00855C99"/>
    <w:rsid w:val="0085651E"/>
    <w:rsid w:val="00856648"/>
    <w:rsid w:val="008566C3"/>
    <w:rsid w:val="00856980"/>
    <w:rsid w:val="00857192"/>
    <w:rsid w:val="0085759E"/>
    <w:rsid w:val="00860E0E"/>
    <w:rsid w:val="008612AD"/>
    <w:rsid w:val="00861AB4"/>
    <w:rsid w:val="00862834"/>
    <w:rsid w:val="00862EF7"/>
    <w:rsid w:val="00863A6B"/>
    <w:rsid w:val="00863CE5"/>
    <w:rsid w:val="008645F3"/>
    <w:rsid w:val="00864B00"/>
    <w:rsid w:val="00864C25"/>
    <w:rsid w:val="008650E7"/>
    <w:rsid w:val="00866839"/>
    <w:rsid w:val="008669E9"/>
    <w:rsid w:val="00866D09"/>
    <w:rsid w:val="00866E00"/>
    <w:rsid w:val="008671D0"/>
    <w:rsid w:val="00870094"/>
    <w:rsid w:val="0087048A"/>
    <w:rsid w:val="00870692"/>
    <w:rsid w:val="0087109C"/>
    <w:rsid w:val="00871673"/>
    <w:rsid w:val="00873088"/>
    <w:rsid w:val="00873B05"/>
    <w:rsid w:val="00873BFA"/>
    <w:rsid w:val="008748E6"/>
    <w:rsid w:val="00874A61"/>
    <w:rsid w:val="0087567F"/>
    <w:rsid w:val="00875BE6"/>
    <w:rsid w:val="00876333"/>
    <w:rsid w:val="00876785"/>
    <w:rsid w:val="00877C24"/>
    <w:rsid w:val="0088058E"/>
    <w:rsid w:val="008818B6"/>
    <w:rsid w:val="00882148"/>
    <w:rsid w:val="008825A1"/>
    <w:rsid w:val="008825ED"/>
    <w:rsid w:val="00882C2F"/>
    <w:rsid w:val="008831E8"/>
    <w:rsid w:val="00883474"/>
    <w:rsid w:val="008835F3"/>
    <w:rsid w:val="0088375D"/>
    <w:rsid w:val="008853B9"/>
    <w:rsid w:val="008856CD"/>
    <w:rsid w:val="00885E03"/>
    <w:rsid w:val="00886287"/>
    <w:rsid w:val="0089063D"/>
    <w:rsid w:val="00890799"/>
    <w:rsid w:val="00891DB6"/>
    <w:rsid w:val="00893472"/>
    <w:rsid w:val="008935F2"/>
    <w:rsid w:val="00893B50"/>
    <w:rsid w:val="00893F08"/>
    <w:rsid w:val="008945D3"/>
    <w:rsid w:val="00894FE1"/>
    <w:rsid w:val="008951BB"/>
    <w:rsid w:val="0089529A"/>
    <w:rsid w:val="00895865"/>
    <w:rsid w:val="008958A6"/>
    <w:rsid w:val="008959CD"/>
    <w:rsid w:val="00895B20"/>
    <w:rsid w:val="00897131"/>
    <w:rsid w:val="00897B41"/>
    <w:rsid w:val="008A0138"/>
    <w:rsid w:val="008A016B"/>
    <w:rsid w:val="008A054E"/>
    <w:rsid w:val="008A0CF3"/>
    <w:rsid w:val="008A1178"/>
    <w:rsid w:val="008A20B3"/>
    <w:rsid w:val="008A266B"/>
    <w:rsid w:val="008A2812"/>
    <w:rsid w:val="008A5096"/>
    <w:rsid w:val="008A53A9"/>
    <w:rsid w:val="008A59CF"/>
    <w:rsid w:val="008A5EE4"/>
    <w:rsid w:val="008A69C4"/>
    <w:rsid w:val="008A6BB2"/>
    <w:rsid w:val="008A6D57"/>
    <w:rsid w:val="008A6E09"/>
    <w:rsid w:val="008A7D80"/>
    <w:rsid w:val="008B0162"/>
    <w:rsid w:val="008B03C7"/>
    <w:rsid w:val="008B1B7A"/>
    <w:rsid w:val="008B20A5"/>
    <w:rsid w:val="008B20AB"/>
    <w:rsid w:val="008B2651"/>
    <w:rsid w:val="008B3429"/>
    <w:rsid w:val="008B352A"/>
    <w:rsid w:val="008B44F3"/>
    <w:rsid w:val="008B454F"/>
    <w:rsid w:val="008B4D4D"/>
    <w:rsid w:val="008B4EE3"/>
    <w:rsid w:val="008B531A"/>
    <w:rsid w:val="008B56E8"/>
    <w:rsid w:val="008B5B11"/>
    <w:rsid w:val="008B5E02"/>
    <w:rsid w:val="008B67E3"/>
    <w:rsid w:val="008B6874"/>
    <w:rsid w:val="008B7F02"/>
    <w:rsid w:val="008C04E2"/>
    <w:rsid w:val="008C0FDA"/>
    <w:rsid w:val="008C1207"/>
    <w:rsid w:val="008C20FC"/>
    <w:rsid w:val="008C2820"/>
    <w:rsid w:val="008C28FC"/>
    <w:rsid w:val="008C4A6E"/>
    <w:rsid w:val="008C4AAD"/>
    <w:rsid w:val="008C4CE0"/>
    <w:rsid w:val="008C56EA"/>
    <w:rsid w:val="008C5D20"/>
    <w:rsid w:val="008C5E7D"/>
    <w:rsid w:val="008C6ABD"/>
    <w:rsid w:val="008D003D"/>
    <w:rsid w:val="008D036D"/>
    <w:rsid w:val="008D0926"/>
    <w:rsid w:val="008D19F2"/>
    <w:rsid w:val="008D1C5F"/>
    <w:rsid w:val="008D1E15"/>
    <w:rsid w:val="008D21D0"/>
    <w:rsid w:val="008D2B60"/>
    <w:rsid w:val="008D2DB4"/>
    <w:rsid w:val="008D2DEE"/>
    <w:rsid w:val="008D3F8F"/>
    <w:rsid w:val="008D4428"/>
    <w:rsid w:val="008D499B"/>
    <w:rsid w:val="008D506E"/>
    <w:rsid w:val="008D50E0"/>
    <w:rsid w:val="008D66B1"/>
    <w:rsid w:val="008D6BD2"/>
    <w:rsid w:val="008D77FD"/>
    <w:rsid w:val="008D7A64"/>
    <w:rsid w:val="008E048A"/>
    <w:rsid w:val="008E115E"/>
    <w:rsid w:val="008E200C"/>
    <w:rsid w:val="008E22D6"/>
    <w:rsid w:val="008E2745"/>
    <w:rsid w:val="008E33E2"/>
    <w:rsid w:val="008E3408"/>
    <w:rsid w:val="008E3CFF"/>
    <w:rsid w:val="008E3D1B"/>
    <w:rsid w:val="008E3FCD"/>
    <w:rsid w:val="008E40BF"/>
    <w:rsid w:val="008E4201"/>
    <w:rsid w:val="008E4690"/>
    <w:rsid w:val="008E46FF"/>
    <w:rsid w:val="008E4856"/>
    <w:rsid w:val="008E5044"/>
    <w:rsid w:val="008E5651"/>
    <w:rsid w:val="008E5E72"/>
    <w:rsid w:val="008E6365"/>
    <w:rsid w:val="008E6A79"/>
    <w:rsid w:val="008E71ED"/>
    <w:rsid w:val="008E7480"/>
    <w:rsid w:val="008E74D8"/>
    <w:rsid w:val="008E760D"/>
    <w:rsid w:val="008F0630"/>
    <w:rsid w:val="008F09C1"/>
    <w:rsid w:val="008F0B8F"/>
    <w:rsid w:val="008F22CD"/>
    <w:rsid w:val="008F2603"/>
    <w:rsid w:val="008F2B46"/>
    <w:rsid w:val="008F3819"/>
    <w:rsid w:val="008F394E"/>
    <w:rsid w:val="008F3B8A"/>
    <w:rsid w:val="008F4650"/>
    <w:rsid w:val="008F4936"/>
    <w:rsid w:val="008F5C9E"/>
    <w:rsid w:val="008F632D"/>
    <w:rsid w:val="008F699B"/>
    <w:rsid w:val="008F69CF"/>
    <w:rsid w:val="008F6A64"/>
    <w:rsid w:val="008F6B7A"/>
    <w:rsid w:val="008F7377"/>
    <w:rsid w:val="008F79EB"/>
    <w:rsid w:val="00900611"/>
    <w:rsid w:val="00900752"/>
    <w:rsid w:val="00900884"/>
    <w:rsid w:val="009009F4"/>
    <w:rsid w:val="00901C0F"/>
    <w:rsid w:val="00902A12"/>
    <w:rsid w:val="00902F79"/>
    <w:rsid w:val="0090369B"/>
    <w:rsid w:val="00903AD3"/>
    <w:rsid w:val="00904A74"/>
    <w:rsid w:val="00904C12"/>
    <w:rsid w:val="00904CCB"/>
    <w:rsid w:val="00905173"/>
    <w:rsid w:val="009073E7"/>
    <w:rsid w:val="009075F1"/>
    <w:rsid w:val="00907A52"/>
    <w:rsid w:val="00907DEC"/>
    <w:rsid w:val="00907F86"/>
    <w:rsid w:val="00911569"/>
    <w:rsid w:val="00911C06"/>
    <w:rsid w:val="00911FCA"/>
    <w:rsid w:val="00912240"/>
    <w:rsid w:val="0091264F"/>
    <w:rsid w:val="00912B63"/>
    <w:rsid w:val="0091572B"/>
    <w:rsid w:val="0091599A"/>
    <w:rsid w:val="00915A20"/>
    <w:rsid w:val="00915BA9"/>
    <w:rsid w:val="009160D7"/>
    <w:rsid w:val="0091631E"/>
    <w:rsid w:val="00916472"/>
    <w:rsid w:val="0091730B"/>
    <w:rsid w:val="00920205"/>
    <w:rsid w:val="00920A8E"/>
    <w:rsid w:val="00920F55"/>
    <w:rsid w:val="00921888"/>
    <w:rsid w:val="009222A1"/>
    <w:rsid w:val="009228EB"/>
    <w:rsid w:val="00922E19"/>
    <w:rsid w:val="0092311F"/>
    <w:rsid w:val="009240AC"/>
    <w:rsid w:val="00925506"/>
    <w:rsid w:val="009263ED"/>
    <w:rsid w:val="00926524"/>
    <w:rsid w:val="00926F40"/>
    <w:rsid w:val="00927404"/>
    <w:rsid w:val="009303BA"/>
    <w:rsid w:val="009317DB"/>
    <w:rsid w:val="009318DA"/>
    <w:rsid w:val="00932A9F"/>
    <w:rsid w:val="00933BA7"/>
    <w:rsid w:val="009346C3"/>
    <w:rsid w:val="00934C81"/>
    <w:rsid w:val="00935743"/>
    <w:rsid w:val="0093585B"/>
    <w:rsid w:val="0093588A"/>
    <w:rsid w:val="00936553"/>
    <w:rsid w:val="0093660B"/>
    <w:rsid w:val="00936BE8"/>
    <w:rsid w:val="00936F8C"/>
    <w:rsid w:val="0093703E"/>
    <w:rsid w:val="0093715E"/>
    <w:rsid w:val="00937634"/>
    <w:rsid w:val="00937AC8"/>
    <w:rsid w:val="00937E74"/>
    <w:rsid w:val="00942287"/>
    <w:rsid w:val="009427CC"/>
    <w:rsid w:val="00942BC5"/>
    <w:rsid w:val="0094331F"/>
    <w:rsid w:val="00943534"/>
    <w:rsid w:val="0094381C"/>
    <w:rsid w:val="00944093"/>
    <w:rsid w:val="0094581B"/>
    <w:rsid w:val="0094678E"/>
    <w:rsid w:val="00946842"/>
    <w:rsid w:val="00946971"/>
    <w:rsid w:val="00946EB7"/>
    <w:rsid w:val="0094747D"/>
    <w:rsid w:val="0094749F"/>
    <w:rsid w:val="00951549"/>
    <w:rsid w:val="00951845"/>
    <w:rsid w:val="00952B8E"/>
    <w:rsid w:val="00953378"/>
    <w:rsid w:val="00953916"/>
    <w:rsid w:val="009539FC"/>
    <w:rsid w:val="00954166"/>
    <w:rsid w:val="00955105"/>
    <w:rsid w:val="00955288"/>
    <w:rsid w:val="0095707A"/>
    <w:rsid w:val="0095774C"/>
    <w:rsid w:val="00961202"/>
    <w:rsid w:val="00962010"/>
    <w:rsid w:val="0096216F"/>
    <w:rsid w:val="00963621"/>
    <w:rsid w:val="00963BEB"/>
    <w:rsid w:val="00964BF3"/>
    <w:rsid w:val="00965207"/>
    <w:rsid w:val="009657A3"/>
    <w:rsid w:val="00966327"/>
    <w:rsid w:val="00966A65"/>
    <w:rsid w:val="00966E4C"/>
    <w:rsid w:val="009679C8"/>
    <w:rsid w:val="009704FA"/>
    <w:rsid w:val="00971E3A"/>
    <w:rsid w:val="00971FE6"/>
    <w:rsid w:val="009729EA"/>
    <w:rsid w:val="0097423D"/>
    <w:rsid w:val="00974346"/>
    <w:rsid w:val="0097454C"/>
    <w:rsid w:val="00974BB9"/>
    <w:rsid w:val="00974DA0"/>
    <w:rsid w:val="0097556D"/>
    <w:rsid w:val="009757CF"/>
    <w:rsid w:val="00975CFA"/>
    <w:rsid w:val="0097605D"/>
    <w:rsid w:val="00976283"/>
    <w:rsid w:val="00976E32"/>
    <w:rsid w:val="00977466"/>
    <w:rsid w:val="00977E58"/>
    <w:rsid w:val="00977E71"/>
    <w:rsid w:val="009801CC"/>
    <w:rsid w:val="0098082F"/>
    <w:rsid w:val="0098131C"/>
    <w:rsid w:val="009822CC"/>
    <w:rsid w:val="00982461"/>
    <w:rsid w:val="00983411"/>
    <w:rsid w:val="00984062"/>
    <w:rsid w:val="00984071"/>
    <w:rsid w:val="00985492"/>
    <w:rsid w:val="00985503"/>
    <w:rsid w:val="00986519"/>
    <w:rsid w:val="00986B1C"/>
    <w:rsid w:val="00987A30"/>
    <w:rsid w:val="00990066"/>
    <w:rsid w:val="0099125F"/>
    <w:rsid w:val="00992210"/>
    <w:rsid w:val="009928AD"/>
    <w:rsid w:val="00992C19"/>
    <w:rsid w:val="00992DE3"/>
    <w:rsid w:val="00992F40"/>
    <w:rsid w:val="0099523D"/>
    <w:rsid w:val="00996695"/>
    <w:rsid w:val="0099700A"/>
    <w:rsid w:val="009976DE"/>
    <w:rsid w:val="0099787C"/>
    <w:rsid w:val="009A089E"/>
    <w:rsid w:val="009A09BA"/>
    <w:rsid w:val="009A12C1"/>
    <w:rsid w:val="009A1E53"/>
    <w:rsid w:val="009A2854"/>
    <w:rsid w:val="009A2934"/>
    <w:rsid w:val="009A3226"/>
    <w:rsid w:val="009A345A"/>
    <w:rsid w:val="009A3EC9"/>
    <w:rsid w:val="009A4959"/>
    <w:rsid w:val="009A5647"/>
    <w:rsid w:val="009A5670"/>
    <w:rsid w:val="009A587A"/>
    <w:rsid w:val="009A6730"/>
    <w:rsid w:val="009A6B9C"/>
    <w:rsid w:val="009A702B"/>
    <w:rsid w:val="009A7997"/>
    <w:rsid w:val="009B0DE8"/>
    <w:rsid w:val="009B1615"/>
    <w:rsid w:val="009B2C72"/>
    <w:rsid w:val="009B3E62"/>
    <w:rsid w:val="009B4BE4"/>
    <w:rsid w:val="009B5A44"/>
    <w:rsid w:val="009B5C8F"/>
    <w:rsid w:val="009C0634"/>
    <w:rsid w:val="009C15CA"/>
    <w:rsid w:val="009C214E"/>
    <w:rsid w:val="009C27BF"/>
    <w:rsid w:val="009C28DD"/>
    <w:rsid w:val="009C2F6F"/>
    <w:rsid w:val="009C2FA0"/>
    <w:rsid w:val="009C4B6A"/>
    <w:rsid w:val="009C57C4"/>
    <w:rsid w:val="009C5DD1"/>
    <w:rsid w:val="009C709E"/>
    <w:rsid w:val="009C7B39"/>
    <w:rsid w:val="009D2F7E"/>
    <w:rsid w:val="009D31D6"/>
    <w:rsid w:val="009D3AA1"/>
    <w:rsid w:val="009D4410"/>
    <w:rsid w:val="009D4914"/>
    <w:rsid w:val="009D5168"/>
    <w:rsid w:val="009D5211"/>
    <w:rsid w:val="009D5348"/>
    <w:rsid w:val="009D7EAF"/>
    <w:rsid w:val="009E1922"/>
    <w:rsid w:val="009E1C86"/>
    <w:rsid w:val="009E2204"/>
    <w:rsid w:val="009E2B60"/>
    <w:rsid w:val="009E2EC1"/>
    <w:rsid w:val="009E4846"/>
    <w:rsid w:val="009E496E"/>
    <w:rsid w:val="009E4FBF"/>
    <w:rsid w:val="009E5E25"/>
    <w:rsid w:val="009F0DA2"/>
    <w:rsid w:val="009F1BA1"/>
    <w:rsid w:val="009F208D"/>
    <w:rsid w:val="009F2632"/>
    <w:rsid w:val="009F284D"/>
    <w:rsid w:val="009F2F14"/>
    <w:rsid w:val="009F317C"/>
    <w:rsid w:val="009F4260"/>
    <w:rsid w:val="009F60C1"/>
    <w:rsid w:val="009F6D05"/>
    <w:rsid w:val="009F748A"/>
    <w:rsid w:val="009F7DF5"/>
    <w:rsid w:val="00A01281"/>
    <w:rsid w:val="00A014C8"/>
    <w:rsid w:val="00A0162E"/>
    <w:rsid w:val="00A019E8"/>
    <w:rsid w:val="00A0312A"/>
    <w:rsid w:val="00A04A87"/>
    <w:rsid w:val="00A04C77"/>
    <w:rsid w:val="00A04DE9"/>
    <w:rsid w:val="00A05BD5"/>
    <w:rsid w:val="00A060EE"/>
    <w:rsid w:val="00A06D7B"/>
    <w:rsid w:val="00A06FF0"/>
    <w:rsid w:val="00A0755E"/>
    <w:rsid w:val="00A07758"/>
    <w:rsid w:val="00A07987"/>
    <w:rsid w:val="00A1017F"/>
    <w:rsid w:val="00A11094"/>
    <w:rsid w:val="00A11155"/>
    <w:rsid w:val="00A128EE"/>
    <w:rsid w:val="00A12F95"/>
    <w:rsid w:val="00A1325B"/>
    <w:rsid w:val="00A1418D"/>
    <w:rsid w:val="00A15579"/>
    <w:rsid w:val="00A15D52"/>
    <w:rsid w:val="00A178C0"/>
    <w:rsid w:val="00A203FE"/>
    <w:rsid w:val="00A20731"/>
    <w:rsid w:val="00A208F8"/>
    <w:rsid w:val="00A22928"/>
    <w:rsid w:val="00A22AF0"/>
    <w:rsid w:val="00A233CB"/>
    <w:rsid w:val="00A2535D"/>
    <w:rsid w:val="00A27FFA"/>
    <w:rsid w:val="00A303C6"/>
    <w:rsid w:val="00A30E6F"/>
    <w:rsid w:val="00A31888"/>
    <w:rsid w:val="00A321EC"/>
    <w:rsid w:val="00A3389F"/>
    <w:rsid w:val="00A354AD"/>
    <w:rsid w:val="00A35945"/>
    <w:rsid w:val="00A362F9"/>
    <w:rsid w:val="00A36561"/>
    <w:rsid w:val="00A36EEE"/>
    <w:rsid w:val="00A37108"/>
    <w:rsid w:val="00A373C8"/>
    <w:rsid w:val="00A40231"/>
    <w:rsid w:val="00A4161D"/>
    <w:rsid w:val="00A42D4C"/>
    <w:rsid w:val="00A42E68"/>
    <w:rsid w:val="00A43AD6"/>
    <w:rsid w:val="00A45694"/>
    <w:rsid w:val="00A45C39"/>
    <w:rsid w:val="00A464CB"/>
    <w:rsid w:val="00A46A2E"/>
    <w:rsid w:val="00A478EE"/>
    <w:rsid w:val="00A506DB"/>
    <w:rsid w:val="00A514B0"/>
    <w:rsid w:val="00A523C9"/>
    <w:rsid w:val="00A52C13"/>
    <w:rsid w:val="00A53861"/>
    <w:rsid w:val="00A54512"/>
    <w:rsid w:val="00A55700"/>
    <w:rsid w:val="00A55BC1"/>
    <w:rsid w:val="00A56054"/>
    <w:rsid w:val="00A57B98"/>
    <w:rsid w:val="00A602CB"/>
    <w:rsid w:val="00A60BCA"/>
    <w:rsid w:val="00A60EBE"/>
    <w:rsid w:val="00A617C0"/>
    <w:rsid w:val="00A61D16"/>
    <w:rsid w:val="00A62118"/>
    <w:rsid w:val="00A62496"/>
    <w:rsid w:val="00A62946"/>
    <w:rsid w:val="00A62AEC"/>
    <w:rsid w:val="00A62B5A"/>
    <w:rsid w:val="00A62D6F"/>
    <w:rsid w:val="00A63282"/>
    <w:rsid w:val="00A638AC"/>
    <w:rsid w:val="00A63C4B"/>
    <w:rsid w:val="00A645EA"/>
    <w:rsid w:val="00A6673E"/>
    <w:rsid w:val="00A66C15"/>
    <w:rsid w:val="00A67817"/>
    <w:rsid w:val="00A67855"/>
    <w:rsid w:val="00A7023D"/>
    <w:rsid w:val="00A70A77"/>
    <w:rsid w:val="00A70C98"/>
    <w:rsid w:val="00A70D6F"/>
    <w:rsid w:val="00A7166E"/>
    <w:rsid w:val="00A72301"/>
    <w:rsid w:val="00A72C3E"/>
    <w:rsid w:val="00A72FB6"/>
    <w:rsid w:val="00A73D31"/>
    <w:rsid w:val="00A74288"/>
    <w:rsid w:val="00A74BA6"/>
    <w:rsid w:val="00A75815"/>
    <w:rsid w:val="00A76536"/>
    <w:rsid w:val="00A77068"/>
    <w:rsid w:val="00A774A9"/>
    <w:rsid w:val="00A806C0"/>
    <w:rsid w:val="00A80F8D"/>
    <w:rsid w:val="00A81671"/>
    <w:rsid w:val="00A81D39"/>
    <w:rsid w:val="00A82194"/>
    <w:rsid w:val="00A8253E"/>
    <w:rsid w:val="00A835B3"/>
    <w:rsid w:val="00A84738"/>
    <w:rsid w:val="00A85174"/>
    <w:rsid w:val="00A85495"/>
    <w:rsid w:val="00A85790"/>
    <w:rsid w:val="00A86371"/>
    <w:rsid w:val="00A863AF"/>
    <w:rsid w:val="00A865A8"/>
    <w:rsid w:val="00A869FC"/>
    <w:rsid w:val="00A86D97"/>
    <w:rsid w:val="00A871C4"/>
    <w:rsid w:val="00A87966"/>
    <w:rsid w:val="00A87A9E"/>
    <w:rsid w:val="00A9081B"/>
    <w:rsid w:val="00A9092A"/>
    <w:rsid w:val="00A90D15"/>
    <w:rsid w:val="00A918F1"/>
    <w:rsid w:val="00A91CC3"/>
    <w:rsid w:val="00A92A2E"/>
    <w:rsid w:val="00A938BF"/>
    <w:rsid w:val="00A94CF1"/>
    <w:rsid w:val="00A94D6E"/>
    <w:rsid w:val="00A95783"/>
    <w:rsid w:val="00A960C5"/>
    <w:rsid w:val="00A96460"/>
    <w:rsid w:val="00A96544"/>
    <w:rsid w:val="00AA1810"/>
    <w:rsid w:val="00AA1D84"/>
    <w:rsid w:val="00AA2A2D"/>
    <w:rsid w:val="00AA2AE6"/>
    <w:rsid w:val="00AA2BFD"/>
    <w:rsid w:val="00AA378B"/>
    <w:rsid w:val="00AA461B"/>
    <w:rsid w:val="00AA4EA1"/>
    <w:rsid w:val="00AA4F58"/>
    <w:rsid w:val="00AA5113"/>
    <w:rsid w:val="00AA643A"/>
    <w:rsid w:val="00AA7587"/>
    <w:rsid w:val="00AA75F1"/>
    <w:rsid w:val="00AA7E64"/>
    <w:rsid w:val="00AB1CCE"/>
    <w:rsid w:val="00AB3233"/>
    <w:rsid w:val="00AB4D7A"/>
    <w:rsid w:val="00AB5179"/>
    <w:rsid w:val="00AB76D8"/>
    <w:rsid w:val="00AB7CD0"/>
    <w:rsid w:val="00AC06D3"/>
    <w:rsid w:val="00AC0ADB"/>
    <w:rsid w:val="00AC0CC0"/>
    <w:rsid w:val="00AC1E8B"/>
    <w:rsid w:val="00AC224C"/>
    <w:rsid w:val="00AC2ABB"/>
    <w:rsid w:val="00AC2E86"/>
    <w:rsid w:val="00AC2FEF"/>
    <w:rsid w:val="00AC3972"/>
    <w:rsid w:val="00AC49F2"/>
    <w:rsid w:val="00AC5D1A"/>
    <w:rsid w:val="00AD04DD"/>
    <w:rsid w:val="00AD0877"/>
    <w:rsid w:val="00AD0D97"/>
    <w:rsid w:val="00AD2839"/>
    <w:rsid w:val="00AD4389"/>
    <w:rsid w:val="00AD4403"/>
    <w:rsid w:val="00AD4A0E"/>
    <w:rsid w:val="00AD4C18"/>
    <w:rsid w:val="00AD4C5C"/>
    <w:rsid w:val="00AD5194"/>
    <w:rsid w:val="00AD54CE"/>
    <w:rsid w:val="00AD56EF"/>
    <w:rsid w:val="00AD58E8"/>
    <w:rsid w:val="00AD5A02"/>
    <w:rsid w:val="00AD5D88"/>
    <w:rsid w:val="00AD6C91"/>
    <w:rsid w:val="00AD7B08"/>
    <w:rsid w:val="00AD7DE5"/>
    <w:rsid w:val="00AD7EA4"/>
    <w:rsid w:val="00AE0271"/>
    <w:rsid w:val="00AE0A6B"/>
    <w:rsid w:val="00AE17B8"/>
    <w:rsid w:val="00AE1D8E"/>
    <w:rsid w:val="00AE2A68"/>
    <w:rsid w:val="00AE312C"/>
    <w:rsid w:val="00AE5176"/>
    <w:rsid w:val="00AE52A4"/>
    <w:rsid w:val="00AE58AD"/>
    <w:rsid w:val="00AE6281"/>
    <w:rsid w:val="00AE7DB2"/>
    <w:rsid w:val="00AF02D0"/>
    <w:rsid w:val="00AF0B32"/>
    <w:rsid w:val="00AF0CF0"/>
    <w:rsid w:val="00AF1E6C"/>
    <w:rsid w:val="00AF21E2"/>
    <w:rsid w:val="00AF2AF6"/>
    <w:rsid w:val="00AF3D0B"/>
    <w:rsid w:val="00AF40A9"/>
    <w:rsid w:val="00AF4514"/>
    <w:rsid w:val="00AF4B39"/>
    <w:rsid w:val="00AF616E"/>
    <w:rsid w:val="00AF6218"/>
    <w:rsid w:val="00AF753C"/>
    <w:rsid w:val="00AF7936"/>
    <w:rsid w:val="00AF7BAF"/>
    <w:rsid w:val="00B001F5"/>
    <w:rsid w:val="00B010CA"/>
    <w:rsid w:val="00B0200E"/>
    <w:rsid w:val="00B02B9B"/>
    <w:rsid w:val="00B0366E"/>
    <w:rsid w:val="00B043FB"/>
    <w:rsid w:val="00B04CE9"/>
    <w:rsid w:val="00B050C2"/>
    <w:rsid w:val="00B05900"/>
    <w:rsid w:val="00B064D2"/>
    <w:rsid w:val="00B06537"/>
    <w:rsid w:val="00B10B91"/>
    <w:rsid w:val="00B10CB9"/>
    <w:rsid w:val="00B11F88"/>
    <w:rsid w:val="00B1327A"/>
    <w:rsid w:val="00B136CC"/>
    <w:rsid w:val="00B16214"/>
    <w:rsid w:val="00B1637F"/>
    <w:rsid w:val="00B17C72"/>
    <w:rsid w:val="00B17F5B"/>
    <w:rsid w:val="00B2053D"/>
    <w:rsid w:val="00B21168"/>
    <w:rsid w:val="00B2134D"/>
    <w:rsid w:val="00B225F7"/>
    <w:rsid w:val="00B22AE2"/>
    <w:rsid w:val="00B22CDE"/>
    <w:rsid w:val="00B22FFA"/>
    <w:rsid w:val="00B230BD"/>
    <w:rsid w:val="00B235A7"/>
    <w:rsid w:val="00B236DB"/>
    <w:rsid w:val="00B2431B"/>
    <w:rsid w:val="00B244CC"/>
    <w:rsid w:val="00B2475C"/>
    <w:rsid w:val="00B24DF9"/>
    <w:rsid w:val="00B25A77"/>
    <w:rsid w:val="00B26586"/>
    <w:rsid w:val="00B26B48"/>
    <w:rsid w:val="00B3178A"/>
    <w:rsid w:val="00B31945"/>
    <w:rsid w:val="00B31AD7"/>
    <w:rsid w:val="00B323A3"/>
    <w:rsid w:val="00B32466"/>
    <w:rsid w:val="00B32BA5"/>
    <w:rsid w:val="00B33052"/>
    <w:rsid w:val="00B33A5D"/>
    <w:rsid w:val="00B340D4"/>
    <w:rsid w:val="00B3443D"/>
    <w:rsid w:val="00B34E34"/>
    <w:rsid w:val="00B352D3"/>
    <w:rsid w:val="00B35901"/>
    <w:rsid w:val="00B35D84"/>
    <w:rsid w:val="00B402EB"/>
    <w:rsid w:val="00B4043F"/>
    <w:rsid w:val="00B40540"/>
    <w:rsid w:val="00B40D88"/>
    <w:rsid w:val="00B427F0"/>
    <w:rsid w:val="00B42A82"/>
    <w:rsid w:val="00B4321A"/>
    <w:rsid w:val="00B434E4"/>
    <w:rsid w:val="00B441CB"/>
    <w:rsid w:val="00B4428D"/>
    <w:rsid w:val="00B45D5E"/>
    <w:rsid w:val="00B46856"/>
    <w:rsid w:val="00B46E07"/>
    <w:rsid w:val="00B470E1"/>
    <w:rsid w:val="00B47BE8"/>
    <w:rsid w:val="00B47D22"/>
    <w:rsid w:val="00B5036F"/>
    <w:rsid w:val="00B506D7"/>
    <w:rsid w:val="00B5078A"/>
    <w:rsid w:val="00B5232A"/>
    <w:rsid w:val="00B5293C"/>
    <w:rsid w:val="00B53735"/>
    <w:rsid w:val="00B543CB"/>
    <w:rsid w:val="00B5553C"/>
    <w:rsid w:val="00B55584"/>
    <w:rsid w:val="00B5561E"/>
    <w:rsid w:val="00B559BB"/>
    <w:rsid w:val="00B564E3"/>
    <w:rsid w:val="00B56E16"/>
    <w:rsid w:val="00B57173"/>
    <w:rsid w:val="00B571DF"/>
    <w:rsid w:val="00B57292"/>
    <w:rsid w:val="00B5759B"/>
    <w:rsid w:val="00B579BA"/>
    <w:rsid w:val="00B57F05"/>
    <w:rsid w:val="00B609A5"/>
    <w:rsid w:val="00B61278"/>
    <w:rsid w:val="00B612F6"/>
    <w:rsid w:val="00B656BB"/>
    <w:rsid w:val="00B65E89"/>
    <w:rsid w:val="00B66504"/>
    <w:rsid w:val="00B667F4"/>
    <w:rsid w:val="00B67B1D"/>
    <w:rsid w:val="00B67EB0"/>
    <w:rsid w:val="00B70226"/>
    <w:rsid w:val="00B71D90"/>
    <w:rsid w:val="00B736CB"/>
    <w:rsid w:val="00B73AD8"/>
    <w:rsid w:val="00B743BC"/>
    <w:rsid w:val="00B746DE"/>
    <w:rsid w:val="00B75A38"/>
    <w:rsid w:val="00B76112"/>
    <w:rsid w:val="00B762B8"/>
    <w:rsid w:val="00B7716A"/>
    <w:rsid w:val="00B7723A"/>
    <w:rsid w:val="00B773B4"/>
    <w:rsid w:val="00B775E6"/>
    <w:rsid w:val="00B77951"/>
    <w:rsid w:val="00B77E15"/>
    <w:rsid w:val="00B82B12"/>
    <w:rsid w:val="00B82FF9"/>
    <w:rsid w:val="00B83042"/>
    <w:rsid w:val="00B838FB"/>
    <w:rsid w:val="00B84200"/>
    <w:rsid w:val="00B84B23"/>
    <w:rsid w:val="00B8559B"/>
    <w:rsid w:val="00B85C29"/>
    <w:rsid w:val="00B86592"/>
    <w:rsid w:val="00B86E76"/>
    <w:rsid w:val="00B871B6"/>
    <w:rsid w:val="00B90392"/>
    <w:rsid w:val="00B91524"/>
    <w:rsid w:val="00B91640"/>
    <w:rsid w:val="00B91746"/>
    <w:rsid w:val="00B91775"/>
    <w:rsid w:val="00B91D14"/>
    <w:rsid w:val="00B92701"/>
    <w:rsid w:val="00B93450"/>
    <w:rsid w:val="00B936E5"/>
    <w:rsid w:val="00B937D0"/>
    <w:rsid w:val="00B94C05"/>
    <w:rsid w:val="00B95CF3"/>
    <w:rsid w:val="00B95F24"/>
    <w:rsid w:val="00B960D0"/>
    <w:rsid w:val="00B96554"/>
    <w:rsid w:val="00B9656D"/>
    <w:rsid w:val="00BA00DD"/>
    <w:rsid w:val="00BA0527"/>
    <w:rsid w:val="00BA060F"/>
    <w:rsid w:val="00BA088D"/>
    <w:rsid w:val="00BA0FC3"/>
    <w:rsid w:val="00BA13B2"/>
    <w:rsid w:val="00BA15C3"/>
    <w:rsid w:val="00BA1B7E"/>
    <w:rsid w:val="00BA1DAF"/>
    <w:rsid w:val="00BA2639"/>
    <w:rsid w:val="00BA2AEE"/>
    <w:rsid w:val="00BA30BD"/>
    <w:rsid w:val="00BA3158"/>
    <w:rsid w:val="00BA3473"/>
    <w:rsid w:val="00BA395D"/>
    <w:rsid w:val="00BA4679"/>
    <w:rsid w:val="00BA575E"/>
    <w:rsid w:val="00BA5A61"/>
    <w:rsid w:val="00BA677A"/>
    <w:rsid w:val="00BB072A"/>
    <w:rsid w:val="00BB077C"/>
    <w:rsid w:val="00BB0A8E"/>
    <w:rsid w:val="00BB156D"/>
    <w:rsid w:val="00BB1A5D"/>
    <w:rsid w:val="00BB1BB8"/>
    <w:rsid w:val="00BB2721"/>
    <w:rsid w:val="00BB51FC"/>
    <w:rsid w:val="00BB57E0"/>
    <w:rsid w:val="00BB5B08"/>
    <w:rsid w:val="00BB619A"/>
    <w:rsid w:val="00BB6EE6"/>
    <w:rsid w:val="00BC1459"/>
    <w:rsid w:val="00BC153A"/>
    <w:rsid w:val="00BC195B"/>
    <w:rsid w:val="00BC1EBB"/>
    <w:rsid w:val="00BC2414"/>
    <w:rsid w:val="00BC2565"/>
    <w:rsid w:val="00BC28F2"/>
    <w:rsid w:val="00BC38DB"/>
    <w:rsid w:val="00BC4FC1"/>
    <w:rsid w:val="00BC553F"/>
    <w:rsid w:val="00BC57A7"/>
    <w:rsid w:val="00BC65E6"/>
    <w:rsid w:val="00BC661E"/>
    <w:rsid w:val="00BC6A82"/>
    <w:rsid w:val="00BC71CE"/>
    <w:rsid w:val="00BC76F7"/>
    <w:rsid w:val="00BC7AAA"/>
    <w:rsid w:val="00BC7CA9"/>
    <w:rsid w:val="00BD0062"/>
    <w:rsid w:val="00BD0150"/>
    <w:rsid w:val="00BD02B8"/>
    <w:rsid w:val="00BD073A"/>
    <w:rsid w:val="00BD0BB5"/>
    <w:rsid w:val="00BD10E4"/>
    <w:rsid w:val="00BD1EB6"/>
    <w:rsid w:val="00BD2E18"/>
    <w:rsid w:val="00BD38E6"/>
    <w:rsid w:val="00BD4E1C"/>
    <w:rsid w:val="00BD5467"/>
    <w:rsid w:val="00BD6CE2"/>
    <w:rsid w:val="00BD6E71"/>
    <w:rsid w:val="00BD747C"/>
    <w:rsid w:val="00BD75C5"/>
    <w:rsid w:val="00BD7A9C"/>
    <w:rsid w:val="00BD7D71"/>
    <w:rsid w:val="00BE0184"/>
    <w:rsid w:val="00BE0A31"/>
    <w:rsid w:val="00BE1939"/>
    <w:rsid w:val="00BE1BBB"/>
    <w:rsid w:val="00BE3312"/>
    <w:rsid w:val="00BE33B3"/>
    <w:rsid w:val="00BE3411"/>
    <w:rsid w:val="00BE5890"/>
    <w:rsid w:val="00BE6FCD"/>
    <w:rsid w:val="00BE7013"/>
    <w:rsid w:val="00BE7CE3"/>
    <w:rsid w:val="00BE7EC9"/>
    <w:rsid w:val="00BF060F"/>
    <w:rsid w:val="00BF104B"/>
    <w:rsid w:val="00BF2010"/>
    <w:rsid w:val="00BF246E"/>
    <w:rsid w:val="00BF24F6"/>
    <w:rsid w:val="00BF270E"/>
    <w:rsid w:val="00BF2CCF"/>
    <w:rsid w:val="00BF3B9F"/>
    <w:rsid w:val="00BF469F"/>
    <w:rsid w:val="00BF4C9F"/>
    <w:rsid w:val="00BF55A0"/>
    <w:rsid w:val="00BF5969"/>
    <w:rsid w:val="00BF6BA0"/>
    <w:rsid w:val="00BF6BBC"/>
    <w:rsid w:val="00C01220"/>
    <w:rsid w:val="00C01250"/>
    <w:rsid w:val="00C02A57"/>
    <w:rsid w:val="00C02A7A"/>
    <w:rsid w:val="00C02F8D"/>
    <w:rsid w:val="00C03A73"/>
    <w:rsid w:val="00C03F30"/>
    <w:rsid w:val="00C052F6"/>
    <w:rsid w:val="00C05840"/>
    <w:rsid w:val="00C05BA7"/>
    <w:rsid w:val="00C05F75"/>
    <w:rsid w:val="00C07117"/>
    <w:rsid w:val="00C07ADE"/>
    <w:rsid w:val="00C11485"/>
    <w:rsid w:val="00C11DD1"/>
    <w:rsid w:val="00C126BD"/>
    <w:rsid w:val="00C1518F"/>
    <w:rsid w:val="00C152E2"/>
    <w:rsid w:val="00C1538F"/>
    <w:rsid w:val="00C153E0"/>
    <w:rsid w:val="00C15FE1"/>
    <w:rsid w:val="00C16509"/>
    <w:rsid w:val="00C16994"/>
    <w:rsid w:val="00C206D2"/>
    <w:rsid w:val="00C20DAF"/>
    <w:rsid w:val="00C20E03"/>
    <w:rsid w:val="00C20FDA"/>
    <w:rsid w:val="00C217EE"/>
    <w:rsid w:val="00C2188B"/>
    <w:rsid w:val="00C233D4"/>
    <w:rsid w:val="00C23732"/>
    <w:rsid w:val="00C23C72"/>
    <w:rsid w:val="00C23C78"/>
    <w:rsid w:val="00C267E4"/>
    <w:rsid w:val="00C269CC"/>
    <w:rsid w:val="00C277A5"/>
    <w:rsid w:val="00C30B67"/>
    <w:rsid w:val="00C31D00"/>
    <w:rsid w:val="00C345DA"/>
    <w:rsid w:val="00C34DE5"/>
    <w:rsid w:val="00C34EEB"/>
    <w:rsid w:val="00C34F6F"/>
    <w:rsid w:val="00C35280"/>
    <w:rsid w:val="00C37CE2"/>
    <w:rsid w:val="00C41CB2"/>
    <w:rsid w:val="00C41F6B"/>
    <w:rsid w:val="00C42EDE"/>
    <w:rsid w:val="00C4329C"/>
    <w:rsid w:val="00C4354C"/>
    <w:rsid w:val="00C43C5E"/>
    <w:rsid w:val="00C43F68"/>
    <w:rsid w:val="00C4414C"/>
    <w:rsid w:val="00C45A6B"/>
    <w:rsid w:val="00C45D32"/>
    <w:rsid w:val="00C46EB2"/>
    <w:rsid w:val="00C471B1"/>
    <w:rsid w:val="00C472C7"/>
    <w:rsid w:val="00C47C40"/>
    <w:rsid w:val="00C5085D"/>
    <w:rsid w:val="00C50B04"/>
    <w:rsid w:val="00C50E3C"/>
    <w:rsid w:val="00C5289F"/>
    <w:rsid w:val="00C52B2B"/>
    <w:rsid w:val="00C52E42"/>
    <w:rsid w:val="00C531FA"/>
    <w:rsid w:val="00C55695"/>
    <w:rsid w:val="00C55A8C"/>
    <w:rsid w:val="00C55F8E"/>
    <w:rsid w:val="00C56644"/>
    <w:rsid w:val="00C574C1"/>
    <w:rsid w:val="00C57D42"/>
    <w:rsid w:val="00C6020D"/>
    <w:rsid w:val="00C6065B"/>
    <w:rsid w:val="00C60DEC"/>
    <w:rsid w:val="00C61AB0"/>
    <w:rsid w:val="00C639BC"/>
    <w:rsid w:val="00C648DC"/>
    <w:rsid w:val="00C64D7E"/>
    <w:rsid w:val="00C65B84"/>
    <w:rsid w:val="00C660E1"/>
    <w:rsid w:val="00C66411"/>
    <w:rsid w:val="00C6644A"/>
    <w:rsid w:val="00C67E02"/>
    <w:rsid w:val="00C703B8"/>
    <w:rsid w:val="00C70415"/>
    <w:rsid w:val="00C708EA"/>
    <w:rsid w:val="00C70E64"/>
    <w:rsid w:val="00C71733"/>
    <w:rsid w:val="00C71A80"/>
    <w:rsid w:val="00C7215A"/>
    <w:rsid w:val="00C7229A"/>
    <w:rsid w:val="00C741C0"/>
    <w:rsid w:val="00C752B8"/>
    <w:rsid w:val="00C75373"/>
    <w:rsid w:val="00C7594F"/>
    <w:rsid w:val="00C76A06"/>
    <w:rsid w:val="00C76B33"/>
    <w:rsid w:val="00C76D58"/>
    <w:rsid w:val="00C776A6"/>
    <w:rsid w:val="00C7787D"/>
    <w:rsid w:val="00C80AC4"/>
    <w:rsid w:val="00C81403"/>
    <w:rsid w:val="00C81475"/>
    <w:rsid w:val="00C81D02"/>
    <w:rsid w:val="00C8208E"/>
    <w:rsid w:val="00C8360E"/>
    <w:rsid w:val="00C84115"/>
    <w:rsid w:val="00C84188"/>
    <w:rsid w:val="00C84499"/>
    <w:rsid w:val="00C84EF1"/>
    <w:rsid w:val="00C84FED"/>
    <w:rsid w:val="00C86EE3"/>
    <w:rsid w:val="00C87995"/>
    <w:rsid w:val="00C87F68"/>
    <w:rsid w:val="00C90842"/>
    <w:rsid w:val="00C90EDA"/>
    <w:rsid w:val="00C915E0"/>
    <w:rsid w:val="00C91EE4"/>
    <w:rsid w:val="00C92230"/>
    <w:rsid w:val="00C92A12"/>
    <w:rsid w:val="00C9378B"/>
    <w:rsid w:val="00C93AF6"/>
    <w:rsid w:val="00C946E1"/>
    <w:rsid w:val="00C95EDE"/>
    <w:rsid w:val="00CA0E09"/>
    <w:rsid w:val="00CA108F"/>
    <w:rsid w:val="00CA1AD3"/>
    <w:rsid w:val="00CA1B75"/>
    <w:rsid w:val="00CA2F9F"/>
    <w:rsid w:val="00CA306E"/>
    <w:rsid w:val="00CA452A"/>
    <w:rsid w:val="00CA4917"/>
    <w:rsid w:val="00CA4CA9"/>
    <w:rsid w:val="00CA5E3D"/>
    <w:rsid w:val="00CA5E88"/>
    <w:rsid w:val="00CA66BD"/>
    <w:rsid w:val="00CA6BBD"/>
    <w:rsid w:val="00CA70A2"/>
    <w:rsid w:val="00CA71BF"/>
    <w:rsid w:val="00CA7774"/>
    <w:rsid w:val="00CA7A58"/>
    <w:rsid w:val="00CB1250"/>
    <w:rsid w:val="00CB15F3"/>
    <w:rsid w:val="00CB1E52"/>
    <w:rsid w:val="00CB3F8C"/>
    <w:rsid w:val="00CB400B"/>
    <w:rsid w:val="00CB43CF"/>
    <w:rsid w:val="00CB4548"/>
    <w:rsid w:val="00CB4613"/>
    <w:rsid w:val="00CB6565"/>
    <w:rsid w:val="00CC1539"/>
    <w:rsid w:val="00CC2D14"/>
    <w:rsid w:val="00CC2F9A"/>
    <w:rsid w:val="00CC3183"/>
    <w:rsid w:val="00CC537F"/>
    <w:rsid w:val="00CC5F9B"/>
    <w:rsid w:val="00CC642B"/>
    <w:rsid w:val="00CC7723"/>
    <w:rsid w:val="00CC7A40"/>
    <w:rsid w:val="00CD0154"/>
    <w:rsid w:val="00CD103B"/>
    <w:rsid w:val="00CD1787"/>
    <w:rsid w:val="00CD28E9"/>
    <w:rsid w:val="00CD2C66"/>
    <w:rsid w:val="00CD3F95"/>
    <w:rsid w:val="00CD4855"/>
    <w:rsid w:val="00CD4BCB"/>
    <w:rsid w:val="00CD75AE"/>
    <w:rsid w:val="00CD7A6F"/>
    <w:rsid w:val="00CE1076"/>
    <w:rsid w:val="00CE12CF"/>
    <w:rsid w:val="00CE153A"/>
    <w:rsid w:val="00CE2045"/>
    <w:rsid w:val="00CE3596"/>
    <w:rsid w:val="00CE4034"/>
    <w:rsid w:val="00CE62F0"/>
    <w:rsid w:val="00CE6EEC"/>
    <w:rsid w:val="00CE7587"/>
    <w:rsid w:val="00CE7DBF"/>
    <w:rsid w:val="00CF03F1"/>
    <w:rsid w:val="00CF0E29"/>
    <w:rsid w:val="00CF10E8"/>
    <w:rsid w:val="00CF2B90"/>
    <w:rsid w:val="00CF329F"/>
    <w:rsid w:val="00CF37C8"/>
    <w:rsid w:val="00CF4079"/>
    <w:rsid w:val="00CF45F0"/>
    <w:rsid w:val="00CF505A"/>
    <w:rsid w:val="00CF5E68"/>
    <w:rsid w:val="00CF6181"/>
    <w:rsid w:val="00CF7379"/>
    <w:rsid w:val="00D00DCA"/>
    <w:rsid w:val="00D018BF"/>
    <w:rsid w:val="00D01AE0"/>
    <w:rsid w:val="00D034D2"/>
    <w:rsid w:val="00D03AC3"/>
    <w:rsid w:val="00D04B90"/>
    <w:rsid w:val="00D05A58"/>
    <w:rsid w:val="00D0640D"/>
    <w:rsid w:val="00D06775"/>
    <w:rsid w:val="00D06913"/>
    <w:rsid w:val="00D06CD4"/>
    <w:rsid w:val="00D072BE"/>
    <w:rsid w:val="00D077B6"/>
    <w:rsid w:val="00D1180A"/>
    <w:rsid w:val="00D11BB4"/>
    <w:rsid w:val="00D12100"/>
    <w:rsid w:val="00D126B5"/>
    <w:rsid w:val="00D12A9D"/>
    <w:rsid w:val="00D130A5"/>
    <w:rsid w:val="00D1436C"/>
    <w:rsid w:val="00D14B5A"/>
    <w:rsid w:val="00D2078F"/>
    <w:rsid w:val="00D21027"/>
    <w:rsid w:val="00D2220D"/>
    <w:rsid w:val="00D226EA"/>
    <w:rsid w:val="00D22C6F"/>
    <w:rsid w:val="00D236A3"/>
    <w:rsid w:val="00D23B6C"/>
    <w:rsid w:val="00D24755"/>
    <w:rsid w:val="00D24DC8"/>
    <w:rsid w:val="00D2599B"/>
    <w:rsid w:val="00D26870"/>
    <w:rsid w:val="00D2689D"/>
    <w:rsid w:val="00D26DEE"/>
    <w:rsid w:val="00D27F78"/>
    <w:rsid w:val="00D301F0"/>
    <w:rsid w:val="00D3115B"/>
    <w:rsid w:val="00D31401"/>
    <w:rsid w:val="00D3274B"/>
    <w:rsid w:val="00D32896"/>
    <w:rsid w:val="00D348EE"/>
    <w:rsid w:val="00D351DA"/>
    <w:rsid w:val="00D371CF"/>
    <w:rsid w:val="00D37B72"/>
    <w:rsid w:val="00D4032C"/>
    <w:rsid w:val="00D40A1D"/>
    <w:rsid w:val="00D41004"/>
    <w:rsid w:val="00D41B75"/>
    <w:rsid w:val="00D42112"/>
    <w:rsid w:val="00D424E2"/>
    <w:rsid w:val="00D42C27"/>
    <w:rsid w:val="00D42FD7"/>
    <w:rsid w:val="00D43EDC"/>
    <w:rsid w:val="00D4409E"/>
    <w:rsid w:val="00D44FE0"/>
    <w:rsid w:val="00D452FC"/>
    <w:rsid w:val="00D454DB"/>
    <w:rsid w:val="00D457E6"/>
    <w:rsid w:val="00D4583D"/>
    <w:rsid w:val="00D46C29"/>
    <w:rsid w:val="00D470FC"/>
    <w:rsid w:val="00D47B44"/>
    <w:rsid w:val="00D503CC"/>
    <w:rsid w:val="00D503D0"/>
    <w:rsid w:val="00D5057D"/>
    <w:rsid w:val="00D509A3"/>
    <w:rsid w:val="00D517C8"/>
    <w:rsid w:val="00D51C36"/>
    <w:rsid w:val="00D51F9B"/>
    <w:rsid w:val="00D52585"/>
    <w:rsid w:val="00D528C6"/>
    <w:rsid w:val="00D528CF"/>
    <w:rsid w:val="00D52C02"/>
    <w:rsid w:val="00D5341D"/>
    <w:rsid w:val="00D5506F"/>
    <w:rsid w:val="00D55901"/>
    <w:rsid w:val="00D55E37"/>
    <w:rsid w:val="00D565A0"/>
    <w:rsid w:val="00D57132"/>
    <w:rsid w:val="00D57B10"/>
    <w:rsid w:val="00D57B5B"/>
    <w:rsid w:val="00D60E91"/>
    <w:rsid w:val="00D60F1A"/>
    <w:rsid w:val="00D618C2"/>
    <w:rsid w:val="00D61AA7"/>
    <w:rsid w:val="00D627C5"/>
    <w:rsid w:val="00D62F6E"/>
    <w:rsid w:val="00D640F5"/>
    <w:rsid w:val="00D64DE7"/>
    <w:rsid w:val="00D657E1"/>
    <w:rsid w:val="00D6587E"/>
    <w:rsid w:val="00D66B06"/>
    <w:rsid w:val="00D66EC4"/>
    <w:rsid w:val="00D71A68"/>
    <w:rsid w:val="00D71D32"/>
    <w:rsid w:val="00D71E1F"/>
    <w:rsid w:val="00D73A72"/>
    <w:rsid w:val="00D73DD7"/>
    <w:rsid w:val="00D75004"/>
    <w:rsid w:val="00D76931"/>
    <w:rsid w:val="00D77397"/>
    <w:rsid w:val="00D7743A"/>
    <w:rsid w:val="00D776D5"/>
    <w:rsid w:val="00D8016E"/>
    <w:rsid w:val="00D80AC1"/>
    <w:rsid w:val="00D8134E"/>
    <w:rsid w:val="00D8164E"/>
    <w:rsid w:val="00D817BA"/>
    <w:rsid w:val="00D8253D"/>
    <w:rsid w:val="00D82D48"/>
    <w:rsid w:val="00D8422C"/>
    <w:rsid w:val="00D843C4"/>
    <w:rsid w:val="00D84469"/>
    <w:rsid w:val="00D85476"/>
    <w:rsid w:val="00D8584E"/>
    <w:rsid w:val="00D85EFB"/>
    <w:rsid w:val="00D86294"/>
    <w:rsid w:val="00D868FA"/>
    <w:rsid w:val="00D86D60"/>
    <w:rsid w:val="00D87A2F"/>
    <w:rsid w:val="00D900FF"/>
    <w:rsid w:val="00D90775"/>
    <w:rsid w:val="00D90F65"/>
    <w:rsid w:val="00D916A9"/>
    <w:rsid w:val="00D91C77"/>
    <w:rsid w:val="00D9210E"/>
    <w:rsid w:val="00D92EB4"/>
    <w:rsid w:val="00D93259"/>
    <w:rsid w:val="00D93F1B"/>
    <w:rsid w:val="00D93F97"/>
    <w:rsid w:val="00D94FCC"/>
    <w:rsid w:val="00D97F9C"/>
    <w:rsid w:val="00DA0846"/>
    <w:rsid w:val="00DA12A9"/>
    <w:rsid w:val="00DA1DEC"/>
    <w:rsid w:val="00DA2403"/>
    <w:rsid w:val="00DA2C59"/>
    <w:rsid w:val="00DA4E10"/>
    <w:rsid w:val="00DA4F8C"/>
    <w:rsid w:val="00DA5B2A"/>
    <w:rsid w:val="00DA5E4F"/>
    <w:rsid w:val="00DA680E"/>
    <w:rsid w:val="00DA6C55"/>
    <w:rsid w:val="00DB00E6"/>
    <w:rsid w:val="00DB0461"/>
    <w:rsid w:val="00DB1BD3"/>
    <w:rsid w:val="00DB1E18"/>
    <w:rsid w:val="00DB1FE5"/>
    <w:rsid w:val="00DB2826"/>
    <w:rsid w:val="00DB2FE6"/>
    <w:rsid w:val="00DB37FE"/>
    <w:rsid w:val="00DB4F52"/>
    <w:rsid w:val="00DB51DF"/>
    <w:rsid w:val="00DB5401"/>
    <w:rsid w:val="00DB69D7"/>
    <w:rsid w:val="00DC08DC"/>
    <w:rsid w:val="00DC1C9E"/>
    <w:rsid w:val="00DC2D95"/>
    <w:rsid w:val="00DC32B2"/>
    <w:rsid w:val="00DC3370"/>
    <w:rsid w:val="00DC34EB"/>
    <w:rsid w:val="00DC39B2"/>
    <w:rsid w:val="00DC42B4"/>
    <w:rsid w:val="00DC4AC5"/>
    <w:rsid w:val="00DC5208"/>
    <w:rsid w:val="00DC5519"/>
    <w:rsid w:val="00DC5D83"/>
    <w:rsid w:val="00DC5F88"/>
    <w:rsid w:val="00DC6B5F"/>
    <w:rsid w:val="00DC6B66"/>
    <w:rsid w:val="00DC6CB0"/>
    <w:rsid w:val="00DC76A4"/>
    <w:rsid w:val="00DC7769"/>
    <w:rsid w:val="00DD0081"/>
    <w:rsid w:val="00DD06BC"/>
    <w:rsid w:val="00DD06E3"/>
    <w:rsid w:val="00DD10F9"/>
    <w:rsid w:val="00DD1926"/>
    <w:rsid w:val="00DD2B46"/>
    <w:rsid w:val="00DD4688"/>
    <w:rsid w:val="00DD514B"/>
    <w:rsid w:val="00DD525C"/>
    <w:rsid w:val="00DD5400"/>
    <w:rsid w:val="00DD57BB"/>
    <w:rsid w:val="00DD5825"/>
    <w:rsid w:val="00DD7634"/>
    <w:rsid w:val="00DD7C04"/>
    <w:rsid w:val="00DE00D1"/>
    <w:rsid w:val="00DE0A03"/>
    <w:rsid w:val="00DE0CC8"/>
    <w:rsid w:val="00DE2BA1"/>
    <w:rsid w:val="00DE3246"/>
    <w:rsid w:val="00DE3E44"/>
    <w:rsid w:val="00DE5578"/>
    <w:rsid w:val="00DE65EB"/>
    <w:rsid w:val="00DE70F6"/>
    <w:rsid w:val="00DE7456"/>
    <w:rsid w:val="00DF0283"/>
    <w:rsid w:val="00DF0A08"/>
    <w:rsid w:val="00DF15B3"/>
    <w:rsid w:val="00DF27D0"/>
    <w:rsid w:val="00DF2D67"/>
    <w:rsid w:val="00DF48D2"/>
    <w:rsid w:val="00DF4BCC"/>
    <w:rsid w:val="00DF4C25"/>
    <w:rsid w:val="00DF64EB"/>
    <w:rsid w:val="00DF75E2"/>
    <w:rsid w:val="00DF7727"/>
    <w:rsid w:val="00DF7A09"/>
    <w:rsid w:val="00E00B30"/>
    <w:rsid w:val="00E00D46"/>
    <w:rsid w:val="00E025D7"/>
    <w:rsid w:val="00E028EE"/>
    <w:rsid w:val="00E029C5"/>
    <w:rsid w:val="00E02BCB"/>
    <w:rsid w:val="00E039DF"/>
    <w:rsid w:val="00E03AD7"/>
    <w:rsid w:val="00E04BE2"/>
    <w:rsid w:val="00E05212"/>
    <w:rsid w:val="00E05D50"/>
    <w:rsid w:val="00E078A7"/>
    <w:rsid w:val="00E07B27"/>
    <w:rsid w:val="00E11773"/>
    <w:rsid w:val="00E11E3F"/>
    <w:rsid w:val="00E1208A"/>
    <w:rsid w:val="00E1251B"/>
    <w:rsid w:val="00E12D04"/>
    <w:rsid w:val="00E13C9B"/>
    <w:rsid w:val="00E1447E"/>
    <w:rsid w:val="00E14E65"/>
    <w:rsid w:val="00E14E6C"/>
    <w:rsid w:val="00E15AEA"/>
    <w:rsid w:val="00E1637F"/>
    <w:rsid w:val="00E16CF8"/>
    <w:rsid w:val="00E17681"/>
    <w:rsid w:val="00E20C8C"/>
    <w:rsid w:val="00E214DB"/>
    <w:rsid w:val="00E21F49"/>
    <w:rsid w:val="00E22DE5"/>
    <w:rsid w:val="00E23005"/>
    <w:rsid w:val="00E23381"/>
    <w:rsid w:val="00E23FC6"/>
    <w:rsid w:val="00E24B4C"/>
    <w:rsid w:val="00E24CBB"/>
    <w:rsid w:val="00E24E3B"/>
    <w:rsid w:val="00E2528B"/>
    <w:rsid w:val="00E25503"/>
    <w:rsid w:val="00E25A7E"/>
    <w:rsid w:val="00E26765"/>
    <w:rsid w:val="00E269D8"/>
    <w:rsid w:val="00E27164"/>
    <w:rsid w:val="00E301FF"/>
    <w:rsid w:val="00E3056A"/>
    <w:rsid w:val="00E3071F"/>
    <w:rsid w:val="00E30770"/>
    <w:rsid w:val="00E31064"/>
    <w:rsid w:val="00E324BC"/>
    <w:rsid w:val="00E33867"/>
    <w:rsid w:val="00E33C19"/>
    <w:rsid w:val="00E3414A"/>
    <w:rsid w:val="00E341AA"/>
    <w:rsid w:val="00E3460C"/>
    <w:rsid w:val="00E3568C"/>
    <w:rsid w:val="00E35BAF"/>
    <w:rsid w:val="00E35E9E"/>
    <w:rsid w:val="00E36BCE"/>
    <w:rsid w:val="00E37529"/>
    <w:rsid w:val="00E37587"/>
    <w:rsid w:val="00E37D0A"/>
    <w:rsid w:val="00E4068A"/>
    <w:rsid w:val="00E40FA8"/>
    <w:rsid w:val="00E41859"/>
    <w:rsid w:val="00E42B83"/>
    <w:rsid w:val="00E43685"/>
    <w:rsid w:val="00E43C96"/>
    <w:rsid w:val="00E440CB"/>
    <w:rsid w:val="00E44A1B"/>
    <w:rsid w:val="00E44C21"/>
    <w:rsid w:val="00E45DBE"/>
    <w:rsid w:val="00E45FD0"/>
    <w:rsid w:val="00E46270"/>
    <w:rsid w:val="00E4654B"/>
    <w:rsid w:val="00E4673B"/>
    <w:rsid w:val="00E46DE0"/>
    <w:rsid w:val="00E472BA"/>
    <w:rsid w:val="00E4730F"/>
    <w:rsid w:val="00E47A5A"/>
    <w:rsid w:val="00E5012F"/>
    <w:rsid w:val="00E5229B"/>
    <w:rsid w:val="00E5230F"/>
    <w:rsid w:val="00E52353"/>
    <w:rsid w:val="00E53837"/>
    <w:rsid w:val="00E54ACB"/>
    <w:rsid w:val="00E55737"/>
    <w:rsid w:val="00E55CFE"/>
    <w:rsid w:val="00E56F55"/>
    <w:rsid w:val="00E5769C"/>
    <w:rsid w:val="00E57B40"/>
    <w:rsid w:val="00E60045"/>
    <w:rsid w:val="00E60BB6"/>
    <w:rsid w:val="00E616CC"/>
    <w:rsid w:val="00E6265D"/>
    <w:rsid w:val="00E62BFB"/>
    <w:rsid w:val="00E63A74"/>
    <w:rsid w:val="00E64037"/>
    <w:rsid w:val="00E6503B"/>
    <w:rsid w:val="00E667F0"/>
    <w:rsid w:val="00E66CF1"/>
    <w:rsid w:val="00E7035E"/>
    <w:rsid w:val="00E70541"/>
    <w:rsid w:val="00E705F9"/>
    <w:rsid w:val="00E70AD5"/>
    <w:rsid w:val="00E728C0"/>
    <w:rsid w:val="00E74429"/>
    <w:rsid w:val="00E74F72"/>
    <w:rsid w:val="00E75EE6"/>
    <w:rsid w:val="00E760A3"/>
    <w:rsid w:val="00E76D62"/>
    <w:rsid w:val="00E76DF4"/>
    <w:rsid w:val="00E771A6"/>
    <w:rsid w:val="00E771D8"/>
    <w:rsid w:val="00E77545"/>
    <w:rsid w:val="00E776E2"/>
    <w:rsid w:val="00E776E9"/>
    <w:rsid w:val="00E77C8A"/>
    <w:rsid w:val="00E77F4E"/>
    <w:rsid w:val="00E80A63"/>
    <w:rsid w:val="00E80BC6"/>
    <w:rsid w:val="00E80D33"/>
    <w:rsid w:val="00E818F7"/>
    <w:rsid w:val="00E819A7"/>
    <w:rsid w:val="00E83BCC"/>
    <w:rsid w:val="00E83BE1"/>
    <w:rsid w:val="00E853E9"/>
    <w:rsid w:val="00E85603"/>
    <w:rsid w:val="00E861C4"/>
    <w:rsid w:val="00E862F5"/>
    <w:rsid w:val="00E864D2"/>
    <w:rsid w:val="00E8669F"/>
    <w:rsid w:val="00E86782"/>
    <w:rsid w:val="00E8697A"/>
    <w:rsid w:val="00E86C25"/>
    <w:rsid w:val="00E87DA4"/>
    <w:rsid w:val="00E90BE0"/>
    <w:rsid w:val="00E90C8F"/>
    <w:rsid w:val="00E916C4"/>
    <w:rsid w:val="00E9292B"/>
    <w:rsid w:val="00E92C3C"/>
    <w:rsid w:val="00E9345A"/>
    <w:rsid w:val="00E93584"/>
    <w:rsid w:val="00E94726"/>
    <w:rsid w:val="00E9545D"/>
    <w:rsid w:val="00E957DB"/>
    <w:rsid w:val="00E95A6E"/>
    <w:rsid w:val="00E95D83"/>
    <w:rsid w:val="00E966DB"/>
    <w:rsid w:val="00E97B03"/>
    <w:rsid w:val="00EA02FA"/>
    <w:rsid w:val="00EA07BF"/>
    <w:rsid w:val="00EA094B"/>
    <w:rsid w:val="00EA09EA"/>
    <w:rsid w:val="00EA0A4B"/>
    <w:rsid w:val="00EA1505"/>
    <w:rsid w:val="00EA16AF"/>
    <w:rsid w:val="00EA20A9"/>
    <w:rsid w:val="00EA35B1"/>
    <w:rsid w:val="00EA38B3"/>
    <w:rsid w:val="00EA40C3"/>
    <w:rsid w:val="00EA42D0"/>
    <w:rsid w:val="00EA52AD"/>
    <w:rsid w:val="00EA5836"/>
    <w:rsid w:val="00EA6BB9"/>
    <w:rsid w:val="00EA6CCA"/>
    <w:rsid w:val="00EA6E59"/>
    <w:rsid w:val="00EA7494"/>
    <w:rsid w:val="00EA7B03"/>
    <w:rsid w:val="00EA7FDC"/>
    <w:rsid w:val="00EB0484"/>
    <w:rsid w:val="00EB0795"/>
    <w:rsid w:val="00EB1A59"/>
    <w:rsid w:val="00EB25ED"/>
    <w:rsid w:val="00EB2EDD"/>
    <w:rsid w:val="00EB30A0"/>
    <w:rsid w:val="00EB32A7"/>
    <w:rsid w:val="00EB4793"/>
    <w:rsid w:val="00EB5A90"/>
    <w:rsid w:val="00EB5D8C"/>
    <w:rsid w:val="00EB6B43"/>
    <w:rsid w:val="00EC052F"/>
    <w:rsid w:val="00EC0BBE"/>
    <w:rsid w:val="00EC0CD4"/>
    <w:rsid w:val="00EC0E6D"/>
    <w:rsid w:val="00EC1756"/>
    <w:rsid w:val="00EC2AEA"/>
    <w:rsid w:val="00EC357A"/>
    <w:rsid w:val="00EC472E"/>
    <w:rsid w:val="00EC649B"/>
    <w:rsid w:val="00EC660D"/>
    <w:rsid w:val="00EC67D1"/>
    <w:rsid w:val="00EC67E3"/>
    <w:rsid w:val="00EC712A"/>
    <w:rsid w:val="00EC775A"/>
    <w:rsid w:val="00EC7DA9"/>
    <w:rsid w:val="00ED0DB7"/>
    <w:rsid w:val="00ED2829"/>
    <w:rsid w:val="00ED32E8"/>
    <w:rsid w:val="00ED356D"/>
    <w:rsid w:val="00ED4D53"/>
    <w:rsid w:val="00ED5C17"/>
    <w:rsid w:val="00ED5D11"/>
    <w:rsid w:val="00ED6588"/>
    <w:rsid w:val="00ED689F"/>
    <w:rsid w:val="00ED712A"/>
    <w:rsid w:val="00ED7983"/>
    <w:rsid w:val="00EE04CB"/>
    <w:rsid w:val="00EE0E7F"/>
    <w:rsid w:val="00EE13B4"/>
    <w:rsid w:val="00EE1B8F"/>
    <w:rsid w:val="00EE398D"/>
    <w:rsid w:val="00EE3B3B"/>
    <w:rsid w:val="00EE3E38"/>
    <w:rsid w:val="00EE3FCA"/>
    <w:rsid w:val="00EE4586"/>
    <w:rsid w:val="00EE4B4F"/>
    <w:rsid w:val="00EE4D41"/>
    <w:rsid w:val="00EE4D94"/>
    <w:rsid w:val="00EE539F"/>
    <w:rsid w:val="00EE58C6"/>
    <w:rsid w:val="00EE5DF8"/>
    <w:rsid w:val="00EE5E7D"/>
    <w:rsid w:val="00EE6273"/>
    <w:rsid w:val="00EE71F5"/>
    <w:rsid w:val="00EE73DF"/>
    <w:rsid w:val="00EE78BA"/>
    <w:rsid w:val="00EE7D73"/>
    <w:rsid w:val="00EE7FDE"/>
    <w:rsid w:val="00EF0873"/>
    <w:rsid w:val="00EF1BB5"/>
    <w:rsid w:val="00EF1C8A"/>
    <w:rsid w:val="00EF2632"/>
    <w:rsid w:val="00EF2D65"/>
    <w:rsid w:val="00EF41F4"/>
    <w:rsid w:val="00EF45A7"/>
    <w:rsid w:val="00EF5004"/>
    <w:rsid w:val="00EF60F3"/>
    <w:rsid w:val="00EF682F"/>
    <w:rsid w:val="00EF6ACD"/>
    <w:rsid w:val="00EF6FCC"/>
    <w:rsid w:val="00EF746D"/>
    <w:rsid w:val="00F00156"/>
    <w:rsid w:val="00F0024F"/>
    <w:rsid w:val="00F00D21"/>
    <w:rsid w:val="00F01E52"/>
    <w:rsid w:val="00F0232A"/>
    <w:rsid w:val="00F02838"/>
    <w:rsid w:val="00F05865"/>
    <w:rsid w:val="00F0588B"/>
    <w:rsid w:val="00F05917"/>
    <w:rsid w:val="00F06C2D"/>
    <w:rsid w:val="00F07405"/>
    <w:rsid w:val="00F07534"/>
    <w:rsid w:val="00F07E88"/>
    <w:rsid w:val="00F101C4"/>
    <w:rsid w:val="00F10C62"/>
    <w:rsid w:val="00F10CA7"/>
    <w:rsid w:val="00F1187B"/>
    <w:rsid w:val="00F120D2"/>
    <w:rsid w:val="00F1272A"/>
    <w:rsid w:val="00F12E0A"/>
    <w:rsid w:val="00F141C7"/>
    <w:rsid w:val="00F14465"/>
    <w:rsid w:val="00F15651"/>
    <w:rsid w:val="00F16625"/>
    <w:rsid w:val="00F168D8"/>
    <w:rsid w:val="00F16C4E"/>
    <w:rsid w:val="00F174C7"/>
    <w:rsid w:val="00F17984"/>
    <w:rsid w:val="00F17D6F"/>
    <w:rsid w:val="00F217B8"/>
    <w:rsid w:val="00F23251"/>
    <w:rsid w:val="00F23E83"/>
    <w:rsid w:val="00F240DB"/>
    <w:rsid w:val="00F252C0"/>
    <w:rsid w:val="00F253C8"/>
    <w:rsid w:val="00F2661E"/>
    <w:rsid w:val="00F26E93"/>
    <w:rsid w:val="00F27B15"/>
    <w:rsid w:val="00F27EE7"/>
    <w:rsid w:val="00F30346"/>
    <w:rsid w:val="00F304EA"/>
    <w:rsid w:val="00F30665"/>
    <w:rsid w:val="00F3110C"/>
    <w:rsid w:val="00F31822"/>
    <w:rsid w:val="00F31C29"/>
    <w:rsid w:val="00F3209B"/>
    <w:rsid w:val="00F33ACE"/>
    <w:rsid w:val="00F34A7E"/>
    <w:rsid w:val="00F3706E"/>
    <w:rsid w:val="00F37400"/>
    <w:rsid w:val="00F40669"/>
    <w:rsid w:val="00F4108F"/>
    <w:rsid w:val="00F41148"/>
    <w:rsid w:val="00F4141F"/>
    <w:rsid w:val="00F414C3"/>
    <w:rsid w:val="00F416AE"/>
    <w:rsid w:val="00F4254A"/>
    <w:rsid w:val="00F43950"/>
    <w:rsid w:val="00F44179"/>
    <w:rsid w:val="00F443DD"/>
    <w:rsid w:val="00F446CB"/>
    <w:rsid w:val="00F45C98"/>
    <w:rsid w:val="00F4699E"/>
    <w:rsid w:val="00F47082"/>
    <w:rsid w:val="00F47697"/>
    <w:rsid w:val="00F50A3A"/>
    <w:rsid w:val="00F52260"/>
    <w:rsid w:val="00F52987"/>
    <w:rsid w:val="00F52B04"/>
    <w:rsid w:val="00F53C98"/>
    <w:rsid w:val="00F548CD"/>
    <w:rsid w:val="00F551E4"/>
    <w:rsid w:val="00F560B7"/>
    <w:rsid w:val="00F56695"/>
    <w:rsid w:val="00F60AE1"/>
    <w:rsid w:val="00F61E3A"/>
    <w:rsid w:val="00F62664"/>
    <w:rsid w:val="00F62929"/>
    <w:rsid w:val="00F629C2"/>
    <w:rsid w:val="00F629F0"/>
    <w:rsid w:val="00F62C9F"/>
    <w:rsid w:val="00F64780"/>
    <w:rsid w:val="00F6639E"/>
    <w:rsid w:val="00F671A0"/>
    <w:rsid w:val="00F67220"/>
    <w:rsid w:val="00F67457"/>
    <w:rsid w:val="00F7196F"/>
    <w:rsid w:val="00F729D7"/>
    <w:rsid w:val="00F7349B"/>
    <w:rsid w:val="00F73BD3"/>
    <w:rsid w:val="00F75C58"/>
    <w:rsid w:val="00F75E0C"/>
    <w:rsid w:val="00F764C0"/>
    <w:rsid w:val="00F765BB"/>
    <w:rsid w:val="00F766BC"/>
    <w:rsid w:val="00F76B09"/>
    <w:rsid w:val="00F76BE7"/>
    <w:rsid w:val="00F77044"/>
    <w:rsid w:val="00F77E28"/>
    <w:rsid w:val="00F805A0"/>
    <w:rsid w:val="00F81859"/>
    <w:rsid w:val="00F81B69"/>
    <w:rsid w:val="00F81D8C"/>
    <w:rsid w:val="00F8202A"/>
    <w:rsid w:val="00F8203D"/>
    <w:rsid w:val="00F8238F"/>
    <w:rsid w:val="00F8286F"/>
    <w:rsid w:val="00F8343B"/>
    <w:rsid w:val="00F834A7"/>
    <w:rsid w:val="00F861FB"/>
    <w:rsid w:val="00F870AC"/>
    <w:rsid w:val="00F87309"/>
    <w:rsid w:val="00F879C7"/>
    <w:rsid w:val="00F87D1E"/>
    <w:rsid w:val="00F900F1"/>
    <w:rsid w:val="00F91746"/>
    <w:rsid w:val="00F92711"/>
    <w:rsid w:val="00F92FEB"/>
    <w:rsid w:val="00F93AD2"/>
    <w:rsid w:val="00F94478"/>
    <w:rsid w:val="00F948BA"/>
    <w:rsid w:val="00F94A59"/>
    <w:rsid w:val="00F9581F"/>
    <w:rsid w:val="00F959D2"/>
    <w:rsid w:val="00F95F2D"/>
    <w:rsid w:val="00F9617B"/>
    <w:rsid w:val="00F96300"/>
    <w:rsid w:val="00F96370"/>
    <w:rsid w:val="00F966C9"/>
    <w:rsid w:val="00F96735"/>
    <w:rsid w:val="00F96F76"/>
    <w:rsid w:val="00FA031C"/>
    <w:rsid w:val="00FA06A6"/>
    <w:rsid w:val="00FA0A4D"/>
    <w:rsid w:val="00FA0CEC"/>
    <w:rsid w:val="00FA10F7"/>
    <w:rsid w:val="00FA1C92"/>
    <w:rsid w:val="00FA3A5A"/>
    <w:rsid w:val="00FA3CD1"/>
    <w:rsid w:val="00FA3F5B"/>
    <w:rsid w:val="00FA400B"/>
    <w:rsid w:val="00FA56F6"/>
    <w:rsid w:val="00FA5F27"/>
    <w:rsid w:val="00FA6266"/>
    <w:rsid w:val="00FA7AD0"/>
    <w:rsid w:val="00FB1472"/>
    <w:rsid w:val="00FB1835"/>
    <w:rsid w:val="00FB19CD"/>
    <w:rsid w:val="00FB2273"/>
    <w:rsid w:val="00FB2AA9"/>
    <w:rsid w:val="00FB2CFA"/>
    <w:rsid w:val="00FB2E12"/>
    <w:rsid w:val="00FB368D"/>
    <w:rsid w:val="00FB374B"/>
    <w:rsid w:val="00FB38AA"/>
    <w:rsid w:val="00FB4B5F"/>
    <w:rsid w:val="00FB4C79"/>
    <w:rsid w:val="00FB51C5"/>
    <w:rsid w:val="00FB57F0"/>
    <w:rsid w:val="00FB5CD2"/>
    <w:rsid w:val="00FB704D"/>
    <w:rsid w:val="00FB734C"/>
    <w:rsid w:val="00FB7A5B"/>
    <w:rsid w:val="00FC04AA"/>
    <w:rsid w:val="00FC0CDA"/>
    <w:rsid w:val="00FC3143"/>
    <w:rsid w:val="00FC340B"/>
    <w:rsid w:val="00FC4B90"/>
    <w:rsid w:val="00FC4E0B"/>
    <w:rsid w:val="00FC5D27"/>
    <w:rsid w:val="00FC5D4A"/>
    <w:rsid w:val="00FD02F3"/>
    <w:rsid w:val="00FD07E9"/>
    <w:rsid w:val="00FD0E3F"/>
    <w:rsid w:val="00FD14B8"/>
    <w:rsid w:val="00FD1707"/>
    <w:rsid w:val="00FD1716"/>
    <w:rsid w:val="00FD17DA"/>
    <w:rsid w:val="00FD1CF6"/>
    <w:rsid w:val="00FD3277"/>
    <w:rsid w:val="00FD33BC"/>
    <w:rsid w:val="00FD4E81"/>
    <w:rsid w:val="00FD50D6"/>
    <w:rsid w:val="00FD5383"/>
    <w:rsid w:val="00FD6054"/>
    <w:rsid w:val="00FD679A"/>
    <w:rsid w:val="00FD6970"/>
    <w:rsid w:val="00FD6F71"/>
    <w:rsid w:val="00FD7D5D"/>
    <w:rsid w:val="00FE0D43"/>
    <w:rsid w:val="00FE0E24"/>
    <w:rsid w:val="00FE118E"/>
    <w:rsid w:val="00FE165B"/>
    <w:rsid w:val="00FE2E27"/>
    <w:rsid w:val="00FE2F97"/>
    <w:rsid w:val="00FE5125"/>
    <w:rsid w:val="00FE67D7"/>
    <w:rsid w:val="00FE7214"/>
    <w:rsid w:val="00FE7F59"/>
    <w:rsid w:val="00FF09BD"/>
    <w:rsid w:val="00FF169C"/>
    <w:rsid w:val="00FF205B"/>
    <w:rsid w:val="00FF2E2A"/>
    <w:rsid w:val="00FF3494"/>
    <w:rsid w:val="00FF44CF"/>
    <w:rsid w:val="00FF45AE"/>
    <w:rsid w:val="00FF4B45"/>
    <w:rsid w:val="00FF59E4"/>
    <w:rsid w:val="00FF5A99"/>
    <w:rsid w:val="00FF6170"/>
    <w:rsid w:val="00FF7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45EA"/>
    <w:rPr>
      <w:rFonts w:ascii="Times New Roman" w:eastAsia="Times New Roman" w:hAnsi="Times New Roman"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28</Words>
  <Characters>162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cp:lastPrinted>2017-02-03T12:42:00Z</cp:lastPrinted>
  <dcterms:created xsi:type="dcterms:W3CDTF">2017-01-27T12:35:00Z</dcterms:created>
  <dcterms:modified xsi:type="dcterms:W3CDTF">2017-02-03T12:43:00Z</dcterms:modified>
</cp:coreProperties>
</file>